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53897" w14:textId="77777777" w:rsidR="00404549" w:rsidRDefault="00D90411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2012544" behindDoc="0" locked="0" layoutInCell="1" allowOverlap="1" wp14:anchorId="0774851E" wp14:editId="5D20DDF6">
                <wp:simplePos x="0" y="0"/>
                <wp:positionH relativeFrom="column">
                  <wp:posOffset>-2381250</wp:posOffset>
                </wp:positionH>
                <wp:positionV relativeFrom="paragraph">
                  <wp:posOffset>-419100</wp:posOffset>
                </wp:positionV>
                <wp:extent cx="10131490" cy="6491968"/>
                <wp:effectExtent l="0" t="0" r="22225" b="23495"/>
                <wp:wrapNone/>
                <wp:docPr id="811318715" name="Group 9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s:wsp>
                        <wps:cNvPr id="1119813540" name="Text Box 1119813540"/>
                        <wps:cNvSpPr txBox="1"/>
                        <wps:spPr>
                          <a:xfrm>
                            <a:off x="2889864" y="321869"/>
                            <a:ext cx="1986935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34E36C4" w14:textId="77777777" w:rsidR="00D90411" w:rsidRPr="002771A2" w:rsidRDefault="005F43F4" w:rsidP="00D90411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ال</w:t>
                              </w:r>
                              <w:r w:rsidR="00F15E72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 xml:space="preserve">ملف </w:t>
                              </w: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ال</w:t>
                              </w:r>
                              <w:r w:rsidR="00F15E72"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sz w:val="48"/>
                                  <w:szCs w:val="52"/>
                                  <w:rtl/>
                                  <w:lang w:bidi="ar-SY"/>
                                </w:rPr>
                                <w:t>تعريفي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20716474" name="Group 973"/>
                        <wpg:cNvGrpSpPr/>
                        <wpg:grpSpPr>
                          <a:xfrm>
                            <a:off x="0" y="0"/>
                            <a:ext cx="10131490" cy="6491968"/>
                            <a:chOff x="0" y="0"/>
                            <a:chExt cx="10131490" cy="6491968"/>
                          </a:xfrm>
                        </wpg:grpSpPr>
                        <wpg:grpSp>
                          <wpg:cNvPr id="1685280510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1510600937" name="Rectangle 1510600937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587611650" name="Rectangle 587611650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2142504890" name="Group 15"/>
                          <wpg:cNvGrpSpPr/>
                          <wpg:grpSpPr>
                            <a:xfrm>
                              <a:off x="0" y="5534025"/>
                              <a:ext cx="10131490" cy="957943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5259039" name="Rectangle 95259039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168489"/>
                              </a:solidFill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2069438812" name="Rectangle 2069438812"/>
                            <wps:cNvSpPr/>
                            <wps:spPr>
                              <a:xfrm>
                                <a:off x="-903768" y="0"/>
                                <a:ext cx="5847907" cy="9579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168489"/>
                              </a:solidFill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1536104600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2112292944" name="Oval 2112292944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302108089" name="Oval 1302108089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080300642" name="Oval 1080300642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2823720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878553336" name="Oval 1878553336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575478867" name="Oval 575478867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637066880" name="Oval 1637066880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854857020" name="Text Box 1854857020"/>
                          <wps:cNvSpPr txBox="1"/>
                          <wps:spPr>
                            <a:xfrm>
                              <a:off x="2990850" y="2352675"/>
                              <a:ext cx="4478020" cy="977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75960C8" w14:textId="134CE2F4" w:rsidR="00D90411" w:rsidRPr="002771A2" w:rsidRDefault="007171E6" w:rsidP="00D90411">
                                <w:pPr>
                                  <w:bidi w:val="0"/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72"/>
                                    <w:szCs w:val="96"/>
                                    <w:rtl/>
                                    <w:lang w:bidi="ar-SY"/>
                                  </w:rPr>
                                </w:pPr>
                                <w:r w:rsidRPr="007171E6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72"/>
                                    <w:szCs w:val="96"/>
                                    <w:rtl/>
                                    <w:lang w:bidi="ar-SY"/>
                                  </w:rPr>
                                  <w:t>إدارة المشاريع التطوعيّة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987768426" name="Group 22"/>
                          <wpg:cNvGrpSpPr/>
                          <wpg:grpSpPr>
                            <a:xfrm>
                              <a:off x="4419600" y="3952875"/>
                              <a:ext cx="1701240" cy="125988"/>
                              <a:chOff x="0" y="0"/>
                              <a:chExt cx="2658430" cy="196896"/>
                            </a:xfrm>
                            <a:solidFill>
                              <a:schemeClr val="bg1">
                                <a:lumMod val="65000"/>
                              </a:schemeClr>
                            </a:solidFill>
                          </wpg:grpSpPr>
                          <wps:wsp>
                            <wps:cNvPr id="892394987" name="Oval 892394987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43032223" name="Oval 194303222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850802636" name="Oval 1850802636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330529" name="Oval 19330529"/>
                            <wps:cNvSpPr/>
                            <wps:spPr>
                              <a:xfrm>
                                <a:off x="925854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65955551" name="Oval 65955551"/>
                            <wps:cNvSpPr/>
                            <wps:spPr>
                              <a:xfrm>
                                <a:off x="123299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165089" name="Oval 9165089"/>
                            <wps:cNvSpPr/>
                            <wps:spPr>
                              <a:xfrm>
                                <a:off x="154012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87825498" name="Oval 1987825498"/>
                            <wps:cNvSpPr/>
                            <wps:spPr>
                              <a:xfrm>
                                <a:off x="184726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251483890" name="Oval 1251483890"/>
                            <wps:cNvSpPr/>
                            <wps:spPr>
                              <a:xfrm>
                                <a:off x="2154398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80427983" name="Oval 80427983"/>
                            <wps:cNvSpPr/>
                            <wps:spPr>
                              <a:xfrm>
                                <a:off x="2461534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74851E" id="Group 974" o:spid="_x0000_s1026" style="position:absolute;left:0;text-align:left;margin-left:-187.5pt;margin-top:-33pt;width:797.75pt;height:511.2pt;z-index:25201254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19813540" o:spid="_x0000_s1027" type="#_x0000_t202" style="position:absolute;left:28898;top:3218;width:198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" filled="f" stroked="f" strokeweight=".5pt">
                  <v:textbox>
                    <w:txbxContent>
                      <w:p w14:paraId="034E36C4" w14:textId="77777777" w:rsidR="00D90411" w:rsidRPr="002771A2" w:rsidRDefault="005F43F4" w:rsidP="00D90411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ال</w:t>
                        </w:r>
                        <w:r w:rsidR="00F15E72"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 xml:space="preserve">ملف </w:t>
                        </w: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ال</w:t>
                        </w:r>
                        <w:r w:rsidR="00F15E72">
                          <w:rPr>
                            <w:rFonts w:ascii="Adobe Arabic" w:hAnsi="Adobe Arabic" w:cs="Adobe Arabic" w:hint="cs"/>
                            <w:b/>
                            <w:bCs/>
                            <w:sz w:val="48"/>
                            <w:szCs w:val="52"/>
                            <w:rtl/>
                            <w:lang w:bidi="ar-SY"/>
                          </w:rPr>
                          <w:t>تعريفي</w:t>
                        </w:r>
                      </w:p>
                    </w:txbxContent>
                  </v:textbox>
                </v:shape>
                <v:group id="Group 973" o:spid="_x0000_s1028" style="position:absolute;width:101314;height:64919" coordsize="101314,64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">
                  <v:group id="Group 15" o:spid="_x0000_s1029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">
                    <v:rect id="Rectangle 1510600937" o:spid="_x0000_s1030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" fillcolor="#a5a5a5 [2092]" stroked="f" strokeweight="1pt"/>
                    <v:rect id="Rectangle 587611650" o:spid="_x0000_s1031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" fillcolor="#a5a5a5 [2092]" stroked="f" strokeweight="1pt"/>
                  </v:group>
                  <v:group id="Group 15" o:spid="_x0000_s1032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">
                    <v:rect id="Rectangle 95259039" o:spid="_x0000_s1033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" fillcolor="#168489" strokecolor="#168489" strokeweight="1pt"/>
                    <v:rect id="Rectangle 2069438812" o:spid="_x0000_s1034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" fillcolor="#168489" strokecolor="#168489" strokeweight="1pt"/>
                  </v:group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">
                    <v:oval id="Oval 2112292944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" filled="f" strokecolor="#168489" strokeweight="1pt">
                      <v:stroke joinstyle="miter"/>
                    </v:oval>
                    <v:oval id="Oval 1302108089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" filled="f" strokecolor="#168489" strokeweight="1pt">
                      <v:stroke joinstyle="miter"/>
                    </v:oval>
                    <v:oval id="Oval 1080300642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">
                    <v:oval id="Oval 1878553336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" filled="f" strokecolor="#168489" strokeweight="1pt">
                      <v:stroke joinstyle="miter"/>
                    </v:oval>
                    <v:oval id="Oval 575478867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" filled="f" strokecolor="#168489" strokeweight="1pt">
                      <v:stroke joinstyle="miter"/>
                    </v:oval>
                    <v:oval id="Oval 1637066880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" filled="f" strokecolor="#168489" strokeweight="1pt">
                      <v:stroke joinstyle="miter"/>
                    </v:oval>
                  </v:group>
                  <v:shape id="Text Box 1854857020" o:spid="_x0000_s1043" type="#_x0000_t202" style="position:absolute;left:29908;top:23526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" filled="f" stroked="f" strokeweight=".5pt">
                    <v:textbox>
                      <w:txbxContent>
                        <w:p w14:paraId="575960C8" w14:textId="134CE2F4" w:rsidR="00D90411" w:rsidRPr="002771A2" w:rsidRDefault="007171E6" w:rsidP="00D90411">
                          <w:pPr>
                            <w:bidi w:val="0"/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72"/>
                              <w:szCs w:val="96"/>
                              <w:rtl/>
                              <w:lang w:bidi="ar-SY"/>
                            </w:rPr>
                          </w:pPr>
                          <w:r w:rsidRPr="007171E6">
                            <w:rPr>
                              <w:rFonts w:ascii="Adobe Arabic" w:hAnsi="Adobe Arabic" w:cs="Adobe Arabic"/>
                              <w:b/>
                              <w:bCs/>
                              <w:sz w:val="72"/>
                              <w:szCs w:val="96"/>
                              <w:rtl/>
                              <w:lang w:bidi="ar-SY"/>
                            </w:rPr>
                            <w:t>إدارة المشاريع التطوعيّة</w:t>
                          </w:r>
                        </w:p>
                      </w:txbxContent>
                    </v:textbox>
                  </v:shape>
  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">
                    <v:oval id="Oval 892394987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" filled="f" stroked="f" strokeweight="1pt">
                      <v:stroke joinstyle="miter"/>
                    </v:oval>
                    <v:oval id="Oval 1943032223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" filled="f" stroked="f" strokeweight="1pt">
                      <v:stroke joinstyle="miter"/>
                    </v:oval>
                    <v:oval id="Oval 185080263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" filled="f" stroked="f" strokeweight="1pt">
                      <v:stroke joinstyle="miter"/>
                    </v:oval>
                    <v:oval id="Oval 19330529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" filled="f" stroked="f" strokeweight="1pt">
                      <v:stroke joinstyle="miter"/>
                    </v:oval>
                    <v:oval id="Oval 65955551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" filled="f" stroked="f" strokeweight="1pt">
                      <v:stroke joinstyle="miter"/>
                    </v:oval>
                    <v:oval id="Oval 9165089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" filled="f" stroked="f" strokeweight="1pt">
                      <v:stroke joinstyle="miter"/>
                    </v:oval>
                    <v:oval id="Oval 1987825498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" filled="f" stroked="f" strokeweight="1pt">
                      <v:stroke joinstyle="miter"/>
                    </v:oval>
                    <v:oval id="Oval 1251483890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" filled="f" stroked="f" strokeweight="1pt">
                      <v:stroke joinstyle="miter"/>
                    </v:oval>
                    <v:oval id="Oval 80427983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" filled="f" stroked="f" strokeweight="1pt">
                      <v:stroke joinstyle="miter"/>
                    </v:oval>
                  </v:group>
                </v:group>
              </v:group>
            </w:pict>
          </mc:Fallback>
        </mc:AlternateContent>
      </w:r>
    </w:p>
    <w:p w14:paraId="6758D397" w14:textId="77777777" w:rsidR="00F53D08" w:rsidRPr="00F53D08" w:rsidRDefault="00F53D08" w:rsidP="00F53D08">
      <w:pPr>
        <w:rPr>
          <w:rtl/>
        </w:rPr>
      </w:pPr>
    </w:p>
    <w:p w14:paraId="55BA46C8" w14:textId="77777777" w:rsidR="00F53D08" w:rsidRPr="00F53D08" w:rsidRDefault="00F53D08" w:rsidP="00F53D08">
      <w:pPr>
        <w:rPr>
          <w:rtl/>
        </w:rPr>
      </w:pPr>
    </w:p>
    <w:p w14:paraId="663A5B51" w14:textId="77777777" w:rsidR="00F53D08" w:rsidRPr="00F53D08" w:rsidRDefault="00F53D08" w:rsidP="00F53D08">
      <w:pPr>
        <w:rPr>
          <w:rtl/>
        </w:rPr>
      </w:pPr>
    </w:p>
    <w:p w14:paraId="67CE2B82" w14:textId="77777777" w:rsidR="00F53D08" w:rsidRPr="00F53D08" w:rsidRDefault="00F53D08" w:rsidP="00F53D08">
      <w:pPr>
        <w:rPr>
          <w:rtl/>
        </w:rPr>
      </w:pPr>
    </w:p>
    <w:p w14:paraId="6B680872" w14:textId="77777777" w:rsidR="00F53D08" w:rsidRPr="00F53D08" w:rsidRDefault="00F53D08" w:rsidP="00F53D08">
      <w:pPr>
        <w:rPr>
          <w:rtl/>
        </w:rPr>
      </w:pPr>
    </w:p>
    <w:p w14:paraId="1118DEAD" w14:textId="77777777" w:rsidR="00F53D08" w:rsidRPr="00F53D08" w:rsidRDefault="00F53D08" w:rsidP="00F53D08">
      <w:pPr>
        <w:rPr>
          <w:rtl/>
        </w:rPr>
      </w:pPr>
    </w:p>
    <w:p w14:paraId="02233DA3" w14:textId="77777777" w:rsidR="00F53D08" w:rsidRPr="00F53D08" w:rsidRDefault="00F53D08" w:rsidP="00F53D08">
      <w:pPr>
        <w:rPr>
          <w:rtl/>
        </w:rPr>
      </w:pPr>
    </w:p>
    <w:p w14:paraId="1D003ED4" w14:textId="77777777" w:rsidR="00F53D08" w:rsidRPr="00F53D08" w:rsidRDefault="00F53D08" w:rsidP="00F53D08">
      <w:pPr>
        <w:rPr>
          <w:rtl/>
        </w:rPr>
      </w:pPr>
    </w:p>
    <w:p w14:paraId="2D770FBB" w14:textId="12351778" w:rsidR="00E4514E" w:rsidRDefault="007171E6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5E17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20" w:footer="397" w:gutter="0"/>
          <w:pgNumType w:start="0"/>
          <w:cols w:space="720"/>
          <w:titlePg/>
          <w:docGrid w:linePitch="381"/>
        </w:sectPr>
      </w:pPr>
      <w:r>
        <w:rPr>
          <w:noProof/>
        </w:rPr>
        <w:drawing>
          <wp:anchor distT="0" distB="0" distL="114300" distR="114300" simplePos="0" relativeHeight="252055552" behindDoc="1" locked="0" layoutInCell="1" allowOverlap="1" wp14:anchorId="19D207E6" wp14:editId="7F4E289D">
            <wp:simplePos x="0" y="0"/>
            <wp:positionH relativeFrom="page">
              <wp:posOffset>-114300</wp:posOffset>
            </wp:positionH>
            <wp:positionV relativeFrom="paragraph">
              <wp:posOffset>2865120</wp:posOffset>
            </wp:positionV>
            <wp:extent cx="7686040" cy="3737383"/>
            <wp:effectExtent l="0" t="0" r="0" b="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4059" cy="3741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A332B4" w14:textId="77777777" w:rsidR="00D80F3F" w:rsidRDefault="00D80F3F" w:rsidP="00B37BEB">
      <w:pPr>
        <w:spacing w:line="276" w:lineRule="auto"/>
        <w:rPr>
          <w:sz w:val="40"/>
          <w:szCs w:val="44"/>
          <w:rtl/>
          <w:lang w:bidi="ar-SY"/>
        </w:rPr>
      </w:pPr>
    </w:p>
    <w:p w14:paraId="4EDCFEF4" w14:textId="77777777" w:rsidR="00FB756E" w:rsidRDefault="005F43F4" w:rsidP="00B37BEB">
      <w:pPr>
        <w:spacing w:line="276" w:lineRule="auto"/>
        <w:rPr>
          <w:sz w:val="40"/>
          <w:szCs w:val="44"/>
          <w:rtl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1C426B38" wp14:editId="3B17FBEA">
                <wp:simplePos x="0" y="0"/>
                <wp:positionH relativeFrom="margin">
                  <wp:align>left</wp:align>
                </wp:positionH>
                <wp:positionV relativeFrom="paragraph">
                  <wp:posOffset>271780</wp:posOffset>
                </wp:positionV>
                <wp:extent cx="5150485" cy="672465"/>
                <wp:effectExtent l="0" t="0" r="0" b="0"/>
                <wp:wrapNone/>
                <wp:docPr id="1789379307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0485" cy="672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89B44A5" w14:textId="4544A82B" w:rsidR="005F43F4" w:rsidRPr="00F01FA2" w:rsidRDefault="000F51C1" w:rsidP="000F51C1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lang w:bidi="ar-SY"/>
                              </w:rPr>
                            </w:pPr>
                            <w:hyperlink r:id="rId15" w:history="1">
                              <w:r w:rsidR="005F43F4" w:rsidRPr="000F51C1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دليل البرنامج</w:t>
                              </w:r>
                            </w:hyperlink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C426B38" id="TextBox 34" o:spid="_x0000_s1054" type="#_x0000_t202" style="position:absolute;left:0;text-align:left;margin-left:0;margin-top:21.4pt;width:405.55pt;height:52.95pt;z-index:25203712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" filled="f" stroked="f">
                <v:textbox style="mso-fit-shape-to-text:t">
                  <w:txbxContent>
                    <w:p w14:paraId="089B44A5" w14:textId="4544A82B" w:rsidR="005F43F4" w:rsidRPr="00F01FA2" w:rsidRDefault="000F51C1" w:rsidP="000F51C1">
                      <w:pPr>
                        <w:jc w:val="center"/>
                        <w:rPr>
                          <w:rFonts w:ascii="Adobe Arabic" w:eastAsia="GE Dinar One" w:hAnsi="Adobe Arabic" w:cs="Adobe Arabic"/>
                          <w:b/>
                          <w:bCs/>
                          <w:kern w:val="24"/>
                          <w:sz w:val="56"/>
                          <w:szCs w:val="56"/>
                          <w:lang w:bidi="ar-SY"/>
                        </w:rPr>
                      </w:pPr>
                      <w:hyperlink r:id="rId16" w:history="1">
                        <w:r w:rsidR="005F43F4" w:rsidRPr="000F51C1">
                          <w:rPr>
                            <w:rStyle w:val="Hyperlink"/>
                            <w:rFonts w:ascii="Adobe Arabic" w:eastAsia="GE Dinar One" w:hAnsi="Adobe Arabic" w:cs="Adobe Arabic" w:hint="cs"/>
                            <w:b/>
                            <w:bCs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دليل البرنامج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F2DAF22" w14:textId="77777777"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14:paraId="66A472AE" w14:textId="77777777"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14:paraId="4DD07A6A" w14:textId="77777777" w:rsidR="00D80F3F" w:rsidRDefault="00D80F3F" w:rsidP="00D80F3F">
      <w:pPr>
        <w:rPr>
          <w:sz w:val="40"/>
          <w:szCs w:val="44"/>
          <w:rtl/>
          <w:lang w:bidi="ar-SY"/>
        </w:rPr>
      </w:pPr>
    </w:p>
    <w:p w14:paraId="51F5225A" w14:textId="77777777" w:rsidR="00DF470D" w:rsidRPr="0046609B" w:rsidRDefault="00DF470D" w:rsidP="00DF470D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46609B">
        <w:rPr>
          <w:rFonts w:cs="Sakkal Majalla"/>
          <w:b/>
          <w:bCs/>
          <w:noProof/>
          <w:color w:val="0D0D0D" w:themeColor="text1" w:themeTint="F2"/>
          <w:sz w:val="48"/>
          <w:szCs w:val="48"/>
        </w:rPr>
        <w:drawing>
          <wp:anchor distT="0" distB="0" distL="114300" distR="114300" simplePos="0" relativeHeight="252046336" behindDoc="0" locked="0" layoutInCell="1" allowOverlap="1" wp14:anchorId="22281F2B" wp14:editId="37A58195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457200" cy="457200"/>
            <wp:effectExtent l="0" t="0" r="0" b="0"/>
            <wp:wrapSquare wrapText="bothSides"/>
            <wp:docPr id="1030" name="Picture 6" descr="Product description ">
              <a:extLst xmlns:a="http://schemas.openxmlformats.org/drawingml/2006/main">
                <a:ext uri="{FF2B5EF4-FFF2-40B4-BE49-F238E27FC236}">
                  <a16:creationId xmlns:a16="http://schemas.microsoft.com/office/drawing/2014/main" id="{026F3D81-2889-468D-B165-EC010628357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Product description ">
                      <a:extLst>
                        <a:ext uri="{FF2B5EF4-FFF2-40B4-BE49-F238E27FC236}">
                          <a16:creationId xmlns:a16="http://schemas.microsoft.com/office/drawing/2014/main" id="{026F3D81-2889-468D-B165-EC010628357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6609B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وصف </w:t>
      </w:r>
      <w:r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الدورة</w:t>
      </w:r>
      <w:r w:rsidRPr="0046609B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>:</w:t>
      </w:r>
    </w:p>
    <w:p w14:paraId="343BBCDA" w14:textId="6CF6176C" w:rsidR="00EA4CC5" w:rsidRPr="00EA4CC5" w:rsidRDefault="00EA4CC5" w:rsidP="00EA4CC5">
      <w:pPr>
        <w:spacing w:after="160" w:line="259" w:lineRule="auto"/>
        <w:jc w:val="left"/>
        <w:rPr>
          <w:rFonts w:ascii="Sakkal Majalla" w:eastAsia="Aptos" w:hAnsi="Sakkal Majalla" w:cs="Sakkal Majalla"/>
          <w:kern w:val="2"/>
          <w:sz w:val="32"/>
          <w14:ligatures w14:val="standardContextual"/>
        </w:rPr>
      </w:pPr>
      <w:r w:rsidRPr="00EA4CC5">
        <w:rPr>
          <w:rFonts w:ascii="Sakkal Majalla" w:eastAsia="Aptos" w:hAnsi="Sakkal Majalla" w:cs="Sakkal Majalla"/>
          <w:kern w:val="2"/>
          <w:sz w:val="32"/>
          <w:rtl/>
          <w14:ligatures w14:val="standardContextual"/>
        </w:rPr>
        <w:t xml:space="preserve">دورة تدريبية تطبيقية تُعنى بتأهيل المشاركين في إدارة </w:t>
      </w:r>
      <w:hyperlink r:id="rId18" w:history="1">
        <w:r w:rsidRPr="000F51C1">
          <w:rPr>
            <w:rStyle w:val="Hyperlink"/>
            <w:rFonts w:ascii="Sakkal Majalla" w:eastAsia="Aptos" w:hAnsi="Sakkal Majalla" w:cs="Sakkal Majalla"/>
            <w:kern w:val="2"/>
            <w:sz w:val="32"/>
            <w:rtl/>
            <w14:ligatures w14:val="standardContextual"/>
          </w:rPr>
          <w:t>المشاريع التطوعية</w:t>
        </w:r>
      </w:hyperlink>
      <w:r w:rsidRPr="00EA4CC5">
        <w:rPr>
          <w:rFonts w:ascii="Sakkal Majalla" w:eastAsia="Aptos" w:hAnsi="Sakkal Majalla" w:cs="Sakkal Majalla"/>
          <w:kern w:val="2"/>
          <w:sz w:val="32"/>
          <w:rtl/>
          <w14:ligatures w14:val="standardContextual"/>
        </w:rPr>
        <w:t xml:space="preserve"> من خلال بناء المهارات العملية في التخطيط والقيادة وقياس الأثر. تُقدَّم الدورة عبر جلستين متكاملتين تجمعان بين المحتوى المعرفي والأنشطة التطبيقية التفاعلية. </w:t>
      </w:r>
    </w:p>
    <w:p w14:paraId="72C8B4B5" w14:textId="77777777" w:rsidR="00EA4CC5" w:rsidRPr="00EA4CC5" w:rsidRDefault="00EA4CC5" w:rsidP="00EA4CC5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EA4CC5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57600" behindDoc="0" locked="0" layoutInCell="1" allowOverlap="1" wp14:anchorId="5D45C536" wp14:editId="4835164E">
            <wp:simplePos x="0" y="0"/>
            <wp:positionH relativeFrom="margin">
              <wp:align>right</wp:align>
            </wp:positionH>
            <wp:positionV relativeFrom="paragraph">
              <wp:posOffset>313750</wp:posOffset>
            </wp:positionV>
            <wp:extent cx="461814" cy="461814"/>
            <wp:effectExtent l="0" t="0" r="0" b="0"/>
            <wp:wrapSquare wrapText="bothSides"/>
            <wp:docPr id="36" name="Picture 8" descr="Import ">
              <a:extLst xmlns:a="http://schemas.openxmlformats.org/drawingml/2006/main">
                <a:ext uri="{FF2B5EF4-FFF2-40B4-BE49-F238E27FC236}">
                  <a16:creationId xmlns:a16="http://schemas.microsoft.com/office/drawing/2014/main" id="{6322E969-E6AB-4FCD-8A78-1045E388D6F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Import ">
                      <a:extLst>
                        <a:ext uri="{FF2B5EF4-FFF2-40B4-BE49-F238E27FC236}">
                          <a16:creationId xmlns:a16="http://schemas.microsoft.com/office/drawing/2014/main" id="{6322E969-E6AB-4FCD-8A78-1045E388D6F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14" cy="4618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C988D4" w14:textId="77777777" w:rsidR="00EA4CC5" w:rsidRPr="00EA4CC5" w:rsidRDefault="00EA4CC5" w:rsidP="00EA4CC5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EA4CC5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أهمية الدورة:</w:t>
      </w:r>
    </w:p>
    <w:p w14:paraId="0692F746" w14:textId="54ED3933" w:rsidR="00EA4CC5" w:rsidRPr="00EA4CC5" w:rsidRDefault="00EA4CC5" w:rsidP="000F51C1">
      <w:pPr>
        <w:spacing w:after="160" w:line="259" w:lineRule="auto"/>
        <w:jc w:val="both"/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</w:pPr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 xml:space="preserve">- يُعدّ </w:t>
      </w:r>
      <w:hyperlink r:id="rId20" w:history="1">
        <w:r w:rsidRPr="000F51C1">
          <w:rPr>
            <w:rStyle w:val="Hyperlink"/>
            <w:rFonts w:ascii="Sakkal Majalla" w:eastAsia="Times New Roman" w:hAnsi="Sakkal Majalla" w:cs="Sakkal Majalla"/>
            <w:kern w:val="2"/>
            <w:sz w:val="32"/>
            <w:rtl/>
            <w14:ligatures w14:val="standardContextual"/>
          </w:rPr>
          <w:t>العمل التطوعي</w:t>
        </w:r>
      </w:hyperlink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 xml:space="preserve"> ركيزةً أساسية في بناء المجتمعات وتحقيق التنمية المستدامة، مما يستدعي تطوير كفاءات متخصصة في إدارة مشاريعه.</w:t>
      </w:r>
    </w:p>
    <w:p w14:paraId="4F24EC21" w14:textId="20DA5384" w:rsidR="00EA4CC5" w:rsidRPr="00EA4CC5" w:rsidRDefault="00EA4CC5" w:rsidP="000F51C1">
      <w:pPr>
        <w:spacing w:after="160" w:line="259" w:lineRule="auto"/>
        <w:jc w:val="both"/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</w:pPr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 xml:space="preserve">- تفتقر كثير من </w:t>
      </w:r>
      <w:hyperlink r:id="rId21" w:history="1">
        <w:r w:rsidRPr="000F51C1">
          <w:rPr>
            <w:rStyle w:val="Hyperlink"/>
            <w:rFonts w:ascii="Sakkal Majalla" w:eastAsia="Times New Roman" w:hAnsi="Sakkal Majalla" w:cs="Sakkal Majalla"/>
            <w:kern w:val="2"/>
            <w:sz w:val="32"/>
            <w:rtl/>
            <w14:ligatures w14:val="standardContextual"/>
          </w:rPr>
          <w:t>الجهات التطوعية</w:t>
        </w:r>
      </w:hyperlink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 xml:space="preserve"> إلى كوادر مدرَّبة على التخطيط الاحترافي وقيادة الفرق، مما يُقلّص أثر مبادراتها المجتمعية.</w:t>
      </w:r>
    </w:p>
    <w:p w14:paraId="56839490" w14:textId="2B1F5203" w:rsidR="00EA4CC5" w:rsidRPr="00EA4CC5" w:rsidRDefault="00EA4CC5" w:rsidP="000F51C1">
      <w:pPr>
        <w:spacing w:after="160" w:line="259" w:lineRule="auto"/>
        <w:jc w:val="both"/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</w:pPr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 xml:space="preserve">- تُسهم هذه الدورة في ترسيخ ثقافة الاحترافية والمساءلة لدى العاملين في </w:t>
      </w:r>
      <w:hyperlink r:id="rId22" w:history="1">
        <w:r w:rsidRPr="000F51C1">
          <w:rPr>
            <w:rStyle w:val="Hyperlink"/>
            <w:rFonts w:ascii="Sakkal Majalla" w:eastAsia="Times New Roman" w:hAnsi="Sakkal Majalla" w:cs="Sakkal Majalla"/>
            <w:kern w:val="2"/>
            <w:sz w:val="32"/>
            <w:rtl/>
            <w14:ligatures w14:val="standardContextual"/>
          </w:rPr>
          <w:t>القطاع التطوعي</w:t>
        </w:r>
      </w:hyperlink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 xml:space="preserve"> وتعزيز استدامة مشاريعه.</w:t>
      </w:r>
    </w:p>
    <w:p w14:paraId="10E74BB5" w14:textId="77777777" w:rsidR="00EA4CC5" w:rsidRPr="00EA4CC5" w:rsidRDefault="00EA4CC5" w:rsidP="00EA4CC5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EA4CC5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58624" behindDoc="0" locked="0" layoutInCell="1" allowOverlap="1" wp14:anchorId="46E0D25D" wp14:editId="39F32635">
            <wp:simplePos x="0" y="0"/>
            <wp:positionH relativeFrom="margin">
              <wp:align>right</wp:align>
            </wp:positionH>
            <wp:positionV relativeFrom="paragraph">
              <wp:posOffset>3175</wp:posOffset>
            </wp:positionV>
            <wp:extent cx="361950" cy="361950"/>
            <wp:effectExtent l="0" t="0" r="0" b="0"/>
            <wp:wrapSquare wrapText="bothSides"/>
            <wp:docPr id="55" name="Picture 10" descr="Target ">
              <a:extLst xmlns:a="http://schemas.openxmlformats.org/drawingml/2006/main">
                <a:ext uri="{FF2B5EF4-FFF2-40B4-BE49-F238E27FC236}">
                  <a16:creationId xmlns:a16="http://schemas.microsoft.com/office/drawing/2014/main" id="{66B02BB8-44EB-4A70-A85A-D6E6F2612F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" name="Picture 10" descr="Target ">
                      <a:extLst>
                        <a:ext uri="{FF2B5EF4-FFF2-40B4-BE49-F238E27FC236}">
                          <a16:creationId xmlns:a16="http://schemas.microsoft.com/office/drawing/2014/main" id="{66B02BB8-44EB-4A70-A85A-D6E6F2612FE9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A4CC5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الهدف العام:</w:t>
      </w:r>
    </w:p>
    <w:p w14:paraId="145007BE" w14:textId="3E473AF9" w:rsidR="00EA4CC5" w:rsidRPr="00EA4CC5" w:rsidRDefault="00EA4CC5" w:rsidP="000F51C1">
      <w:pPr>
        <w:spacing w:after="160" w:line="259" w:lineRule="auto"/>
        <w:jc w:val="both"/>
        <w:rPr>
          <w:rFonts w:ascii="Sakkal Majalla" w:eastAsia="Aptos" w:hAnsi="Sakkal Majalla" w:cs="Sakkal Majalla"/>
          <w:kern w:val="2"/>
          <w:sz w:val="32"/>
          <w:rtl/>
          <w14:ligatures w14:val="standardContextual"/>
        </w:rPr>
      </w:pPr>
      <w:r w:rsidRPr="00EA4CC5">
        <w:rPr>
          <w:rFonts w:ascii="Sakkal Majalla" w:hAnsi="Sakkal Majalla" w:cs="Sakkal Majalla"/>
          <w:color w:val="000000" w:themeColor="text1"/>
          <w:sz w:val="32"/>
          <w:rtl/>
        </w:rPr>
        <w:t xml:space="preserve"> تهدف الدورة إلى تنمية قدرات المشاركين في </w:t>
      </w:r>
      <w:hyperlink r:id="rId24" w:history="1">
        <w:r w:rsidRPr="000F51C1">
          <w:rPr>
            <w:rStyle w:val="Hyperlink"/>
            <w:rFonts w:ascii="Sakkal Majalla" w:hAnsi="Sakkal Majalla" w:cs="Sakkal Majalla"/>
            <w:sz w:val="32"/>
            <w:rtl/>
          </w:rPr>
          <w:t>إدارة المشاريع التطوعية</w:t>
        </w:r>
      </w:hyperlink>
      <w:r w:rsidRPr="00EA4CC5">
        <w:rPr>
          <w:rFonts w:ascii="Sakkal Majalla" w:hAnsi="Sakkal Majalla" w:cs="Sakkal Majalla"/>
          <w:color w:val="000000" w:themeColor="text1"/>
          <w:sz w:val="32"/>
          <w:rtl/>
        </w:rPr>
        <w:t xml:space="preserve"> من مراحل التخطيط والتنظيم إلى قيادة الفرق وقياس الأثر، مما يُمكّنهم من الإسهام الفاعل والمستدام في العمل المجتمعي</w:t>
      </w:r>
      <w:r w:rsidRPr="00EA4CC5">
        <w:rPr>
          <w:rFonts w:ascii="Sakkal Majalla" w:eastAsia="Aptos" w:hAnsi="Sakkal Majalla" w:cs="Sakkal Majalla"/>
          <w:kern w:val="2"/>
          <w:sz w:val="32"/>
          <w:rtl/>
          <w14:ligatures w14:val="standardContextual"/>
        </w:rPr>
        <w:t>.</w:t>
      </w:r>
    </w:p>
    <w:p w14:paraId="4B1C7111" w14:textId="7C3FBCD2" w:rsidR="0046609B" w:rsidRDefault="0046609B" w:rsidP="00DF470D">
      <w:pPr>
        <w:spacing w:line="276" w:lineRule="auto"/>
        <w:jc w:val="both"/>
        <w:rPr>
          <w:rFonts w:ascii="Sakkal Majalla" w:hAnsi="Sakkal Majalla" w:cs="Sakkal Majalla"/>
          <w:b/>
          <w:bCs/>
          <w:color w:val="000000" w:themeColor="text1"/>
          <w:sz w:val="34"/>
          <w:szCs w:val="34"/>
          <w:rtl/>
        </w:rPr>
      </w:pPr>
    </w:p>
    <w:p w14:paraId="1D2A7CFC" w14:textId="77777777" w:rsidR="0046609B" w:rsidRDefault="0046609B" w:rsidP="0046609B">
      <w:pPr>
        <w:spacing w:line="276" w:lineRule="auto"/>
        <w:jc w:val="both"/>
        <w:rPr>
          <w:rFonts w:ascii="Sakkal Majalla" w:hAnsi="Sakkal Majalla" w:cs="Sakkal Majalla"/>
          <w:b/>
          <w:bCs/>
          <w:color w:val="000000" w:themeColor="text1"/>
          <w:sz w:val="34"/>
          <w:szCs w:val="34"/>
        </w:rPr>
      </w:pPr>
    </w:p>
    <w:p w14:paraId="020980EE" w14:textId="77777777" w:rsidR="0046609B" w:rsidRDefault="0046609B" w:rsidP="0046609B">
      <w:pPr>
        <w:spacing w:line="276" w:lineRule="auto"/>
        <w:jc w:val="both"/>
        <w:rPr>
          <w:rFonts w:ascii="Sakkal Majalla" w:hAnsi="Sakkal Majalla" w:cs="Sakkal Majalla"/>
          <w:color w:val="000000" w:themeColor="text1"/>
          <w:sz w:val="34"/>
          <w:szCs w:val="34"/>
          <w:rtl/>
        </w:rPr>
        <w:sectPr w:rsidR="0046609B" w:rsidSect="005E1791">
          <w:headerReference w:type="default" r:id="rId25"/>
          <w:pgSz w:w="11906" w:h="16838" w:code="9"/>
          <w:pgMar w:top="1440" w:right="1440" w:bottom="1440" w:left="1440" w:header="720" w:footer="397" w:gutter="0"/>
          <w:pgNumType w:start="1"/>
          <w:cols w:space="720"/>
          <w:docGrid w:linePitch="381"/>
        </w:sectPr>
      </w:pPr>
    </w:p>
    <w:p w14:paraId="36E705E8" w14:textId="77777777" w:rsidR="00EA4CC5" w:rsidRPr="00EA4CC5" w:rsidRDefault="00EA4CC5" w:rsidP="00EA4CC5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EA4CC5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lastRenderedPageBreak/>
        <w:drawing>
          <wp:anchor distT="0" distB="0" distL="114300" distR="114300" simplePos="0" relativeHeight="252060672" behindDoc="0" locked="0" layoutInCell="1" allowOverlap="1" wp14:anchorId="505C8C60" wp14:editId="0982218F">
            <wp:simplePos x="0" y="0"/>
            <wp:positionH relativeFrom="margin">
              <wp:align>right</wp:align>
            </wp:positionH>
            <wp:positionV relativeFrom="paragraph">
              <wp:posOffset>3810</wp:posOffset>
            </wp:positionV>
            <wp:extent cx="386715" cy="386715"/>
            <wp:effectExtent l="0" t="0" r="0" b="0"/>
            <wp:wrapSquare wrapText="bothSides"/>
            <wp:docPr id="1036" name="Picture 12" descr="Goal ">
              <a:extLst xmlns:a="http://schemas.openxmlformats.org/drawingml/2006/main">
                <a:ext uri="{FF2B5EF4-FFF2-40B4-BE49-F238E27FC236}">
                  <a16:creationId xmlns:a16="http://schemas.microsoft.com/office/drawing/2014/main" id="{6AAC65D2-809B-40D1-8116-28405361734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6" name="Picture 12" descr="Goal ">
                      <a:extLst>
                        <a:ext uri="{FF2B5EF4-FFF2-40B4-BE49-F238E27FC236}">
                          <a16:creationId xmlns:a16="http://schemas.microsoft.com/office/drawing/2014/main" id="{6AAC65D2-809B-40D1-8116-28405361734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" cy="386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A4CC5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الأهداف التفصيلية:</w:t>
      </w:r>
    </w:p>
    <w:p w14:paraId="57DA66E1" w14:textId="605C68A0" w:rsidR="00EA4CC5" w:rsidRPr="00EA4CC5" w:rsidRDefault="00EA4CC5" w:rsidP="000F51C1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Sakkal Majalla" w:eastAsia="Aptos" w:hAnsi="Sakkal Majalla" w:cs="Sakkal Majalla"/>
          <w:kern w:val="2"/>
          <w:sz w:val="32"/>
          <w:rtl/>
          <w14:ligatures w14:val="standardContextual"/>
        </w:rPr>
      </w:pPr>
      <w:r w:rsidRPr="00EA4CC5">
        <w:rPr>
          <w:rFonts w:ascii="Sakkal Majalla" w:eastAsia="Aptos" w:hAnsi="Sakkal Majalla" w:cs="Sakkal Majalla"/>
          <w:kern w:val="2"/>
          <w:sz w:val="32"/>
          <w:rtl/>
          <w14:ligatures w14:val="standardContextual"/>
        </w:rPr>
        <w:t xml:space="preserve">تعريف المشاركين بمفهوم </w:t>
      </w:r>
      <w:hyperlink r:id="rId27" w:history="1">
        <w:r w:rsidRPr="000F51C1">
          <w:rPr>
            <w:rStyle w:val="Hyperlink"/>
            <w:rFonts w:ascii="Sakkal Majalla" w:eastAsia="Aptos" w:hAnsi="Sakkal Majalla" w:cs="Sakkal Majalla"/>
            <w:kern w:val="2"/>
            <w:sz w:val="32"/>
            <w:rtl/>
            <w14:ligatures w14:val="standardContextual"/>
          </w:rPr>
          <w:t>المشاريع التطوعية</w:t>
        </w:r>
      </w:hyperlink>
      <w:r w:rsidRPr="00EA4CC5">
        <w:rPr>
          <w:rFonts w:ascii="Sakkal Majalla" w:eastAsia="Aptos" w:hAnsi="Sakkal Majalla" w:cs="Sakkal Majalla"/>
          <w:kern w:val="2"/>
          <w:sz w:val="32"/>
          <w:rtl/>
          <w14:ligatures w14:val="standardContextual"/>
        </w:rPr>
        <w:t xml:space="preserve"> وتصنيفاتها ومراحل دورة حياتها ومؤشرات نجاحها في كل مرحلة.</w:t>
      </w:r>
    </w:p>
    <w:p w14:paraId="70A99828" w14:textId="77777777" w:rsidR="00EA4CC5" w:rsidRPr="00EA4CC5" w:rsidRDefault="00EA4CC5" w:rsidP="000F51C1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Sakkal Majalla" w:eastAsia="Aptos" w:hAnsi="Sakkal Majalla" w:cs="Sakkal Majalla"/>
          <w:kern w:val="2"/>
          <w:sz w:val="32"/>
          <w:rtl/>
          <w14:ligatures w14:val="standardContextual"/>
        </w:rPr>
      </w:pPr>
      <w:r w:rsidRPr="00EA4CC5">
        <w:rPr>
          <w:rFonts w:ascii="Sakkal Majalla" w:eastAsia="Aptos" w:hAnsi="Sakkal Majalla" w:cs="Sakkal Majalla"/>
          <w:kern w:val="2"/>
          <w:sz w:val="32"/>
          <w:rtl/>
          <w14:ligatures w14:val="standardContextual"/>
        </w:rPr>
        <w:t xml:space="preserve"> تنمية مهارات المشاركين في صياغة الأهداف وفق منهجية </w:t>
      </w:r>
      <w:r w:rsidRPr="00EA4CC5">
        <w:rPr>
          <w:rFonts w:ascii="Sakkal Majalla" w:eastAsia="Aptos" w:hAnsi="Sakkal Majalla" w:cs="Sakkal Majalla"/>
          <w:kern w:val="2"/>
          <w:sz w:val="32"/>
          <w14:ligatures w14:val="standardContextual"/>
        </w:rPr>
        <w:t>SMART</w:t>
      </w:r>
      <w:r w:rsidRPr="00EA4CC5">
        <w:rPr>
          <w:rFonts w:ascii="Sakkal Majalla" w:eastAsia="Aptos" w:hAnsi="Sakkal Majalla" w:cs="Sakkal Majalla"/>
          <w:kern w:val="2"/>
          <w:sz w:val="32"/>
          <w:rtl/>
          <w14:ligatures w14:val="standardContextual"/>
        </w:rPr>
        <w:t xml:space="preserve"> والتخطيط التشغيلي وتوزيع الأدوار.</w:t>
      </w:r>
    </w:p>
    <w:p w14:paraId="353F2F3E" w14:textId="05CDB713" w:rsidR="00EA4CC5" w:rsidRPr="00EA4CC5" w:rsidRDefault="00EA4CC5" w:rsidP="000F51C1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Sakkal Majalla" w:eastAsia="Aptos" w:hAnsi="Sakkal Majalla" w:cs="Sakkal Majalla"/>
          <w:kern w:val="2"/>
          <w:sz w:val="32"/>
          <w:rtl/>
          <w14:ligatures w14:val="standardContextual"/>
        </w:rPr>
      </w:pPr>
      <w:r w:rsidRPr="00EA4CC5">
        <w:rPr>
          <w:rFonts w:ascii="Sakkal Majalla" w:eastAsia="Aptos" w:hAnsi="Sakkal Majalla" w:cs="Sakkal Majalla"/>
          <w:kern w:val="2"/>
          <w:sz w:val="32"/>
          <w:rtl/>
          <w14:ligatures w14:val="standardContextual"/>
        </w:rPr>
        <w:t xml:space="preserve"> تأهيل المشاركين لقيادة </w:t>
      </w:r>
      <w:hyperlink r:id="rId28" w:history="1">
        <w:r w:rsidRPr="000F51C1">
          <w:rPr>
            <w:rStyle w:val="Hyperlink"/>
            <w:rFonts w:ascii="Sakkal Majalla" w:eastAsia="Aptos" w:hAnsi="Sakkal Majalla" w:cs="Sakkal Majalla"/>
            <w:kern w:val="2"/>
            <w:sz w:val="32"/>
            <w:rtl/>
            <w14:ligatures w14:val="standardContextual"/>
          </w:rPr>
          <w:t>الفرق التطوعية</w:t>
        </w:r>
      </w:hyperlink>
      <w:r w:rsidRPr="00EA4CC5">
        <w:rPr>
          <w:rFonts w:ascii="Sakkal Majalla" w:eastAsia="Aptos" w:hAnsi="Sakkal Majalla" w:cs="Sakkal Majalla"/>
          <w:kern w:val="2"/>
          <w:sz w:val="32"/>
          <w:rtl/>
          <w14:ligatures w14:val="standardContextual"/>
        </w:rPr>
        <w:t xml:space="preserve"> وتحفيزها وإدارة التحديات والصراعات داخل بيئة العمل التطوعي.</w:t>
      </w:r>
    </w:p>
    <w:p w14:paraId="540428FA" w14:textId="4B37E6C7" w:rsidR="00EA4CC5" w:rsidRPr="00EA4CC5" w:rsidRDefault="00EA4CC5" w:rsidP="000F51C1">
      <w:pPr>
        <w:numPr>
          <w:ilvl w:val="0"/>
          <w:numId w:val="9"/>
        </w:numPr>
        <w:spacing w:after="160" w:line="259" w:lineRule="auto"/>
        <w:contextualSpacing/>
        <w:jc w:val="both"/>
        <w:rPr>
          <w:rFonts w:ascii="Sakkal Majalla" w:eastAsia="Aptos" w:hAnsi="Sakkal Majalla" w:cs="Sakkal Majalla"/>
          <w:kern w:val="2"/>
          <w:sz w:val="32"/>
          <w14:ligatures w14:val="standardContextual"/>
        </w:rPr>
      </w:pPr>
      <w:r w:rsidRPr="00EA4CC5">
        <w:rPr>
          <w:rFonts w:ascii="Sakkal Majalla" w:eastAsia="Aptos" w:hAnsi="Sakkal Majalla" w:cs="Sakkal Majalla"/>
          <w:kern w:val="2"/>
          <w:sz w:val="32"/>
          <w:rtl/>
          <w14:ligatures w14:val="standardContextual"/>
        </w:rPr>
        <w:t xml:space="preserve"> تمكين المشاركين من تطبيق أدوات قياس الأثر وتقييم النتائج وبناء آليات لضمان استدامة المشاريع وتطويرها.</w:t>
      </w:r>
    </w:p>
    <w:p w14:paraId="3EA4D54A" w14:textId="77777777" w:rsidR="00EA4CC5" w:rsidRPr="00EA4CC5" w:rsidRDefault="00EA4CC5" w:rsidP="00EA4CC5">
      <w:pPr>
        <w:spacing w:after="160" w:line="259" w:lineRule="auto"/>
        <w:jc w:val="left"/>
        <w:rPr>
          <w:rFonts w:ascii="Sakkal Majalla" w:eastAsia="Aptos" w:hAnsi="Sakkal Majalla" w:cs="Sakkal Majalla"/>
          <w:kern w:val="2"/>
          <w:sz w:val="32"/>
          <w:rtl/>
          <w14:ligatures w14:val="standardContextual"/>
        </w:rPr>
      </w:pPr>
      <w:r w:rsidRPr="00EA4CC5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61696" behindDoc="0" locked="0" layoutInCell="1" allowOverlap="1" wp14:anchorId="604E26E4" wp14:editId="3136DEA8">
            <wp:simplePos x="0" y="0"/>
            <wp:positionH relativeFrom="margin">
              <wp:posOffset>5295097</wp:posOffset>
            </wp:positionH>
            <wp:positionV relativeFrom="paragraph">
              <wp:posOffset>367665</wp:posOffset>
            </wp:positionV>
            <wp:extent cx="431820" cy="431820"/>
            <wp:effectExtent l="0" t="0" r="6350" b="6350"/>
            <wp:wrapSquare wrapText="bothSides"/>
            <wp:docPr id="1038" name="Picture 14" descr="Potential customers ">
              <a:extLst xmlns:a="http://schemas.openxmlformats.org/drawingml/2006/main">
                <a:ext uri="{FF2B5EF4-FFF2-40B4-BE49-F238E27FC236}">
                  <a16:creationId xmlns:a16="http://schemas.microsoft.com/office/drawing/2014/main" id="{CB70B8E1-B741-4ABC-BF9D-2EA395D15B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Picture 14" descr="Potential customers ">
                      <a:extLst>
                        <a:ext uri="{FF2B5EF4-FFF2-40B4-BE49-F238E27FC236}">
                          <a16:creationId xmlns:a16="http://schemas.microsoft.com/office/drawing/2014/main" id="{CB70B8E1-B741-4ABC-BF9D-2EA395D15BB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20" cy="431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9742E3" w14:textId="77777777" w:rsidR="00EA4CC5" w:rsidRPr="00EA4CC5" w:rsidRDefault="00EA4CC5" w:rsidP="00EA4CC5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EA4CC5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الفئة المستهدفة:</w:t>
      </w:r>
    </w:p>
    <w:p w14:paraId="49EDD17C" w14:textId="7D3DF726" w:rsidR="00EA4CC5" w:rsidRPr="00EA4CC5" w:rsidRDefault="00EA4CC5" w:rsidP="000F51C1">
      <w:pPr>
        <w:numPr>
          <w:ilvl w:val="0"/>
          <w:numId w:val="8"/>
        </w:numPr>
        <w:spacing w:after="160" w:line="276" w:lineRule="auto"/>
        <w:ind w:left="1376"/>
        <w:contextualSpacing/>
        <w:jc w:val="left"/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</w:pPr>
      <w:bookmarkStart w:id="0" w:name="_Hlk223118300"/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 xml:space="preserve"> العاملون والمتطوعون في الجمعيات والمؤسسات </w:t>
      </w:r>
      <w:hyperlink r:id="rId30" w:history="1">
        <w:r w:rsidRPr="000F51C1">
          <w:rPr>
            <w:rStyle w:val="Hyperlink"/>
            <w:rFonts w:ascii="Sakkal Majalla" w:eastAsia="Times New Roman" w:hAnsi="Sakkal Majalla" w:cs="Sakkal Majalla"/>
            <w:kern w:val="2"/>
            <w:sz w:val="32"/>
            <w:rtl/>
            <w14:ligatures w14:val="standardContextual"/>
          </w:rPr>
          <w:t>التطوعية</w:t>
        </w:r>
      </w:hyperlink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 xml:space="preserve"> والخيرية.</w:t>
      </w:r>
    </w:p>
    <w:p w14:paraId="438A65C7" w14:textId="77777777" w:rsidR="00EA4CC5" w:rsidRPr="00EA4CC5" w:rsidRDefault="00EA4CC5" w:rsidP="000F51C1">
      <w:pPr>
        <w:numPr>
          <w:ilvl w:val="0"/>
          <w:numId w:val="8"/>
        </w:numPr>
        <w:spacing w:after="160" w:line="276" w:lineRule="auto"/>
        <w:ind w:left="1376"/>
        <w:contextualSpacing/>
        <w:jc w:val="left"/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</w:pPr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 xml:space="preserve"> قادة الفرق الشبابية والمبادرات المجتمعية المحلية.</w:t>
      </w:r>
    </w:p>
    <w:p w14:paraId="2F6F5411" w14:textId="77777777" w:rsidR="00EA4CC5" w:rsidRPr="00EA4CC5" w:rsidRDefault="00EA4CC5" w:rsidP="000F51C1">
      <w:pPr>
        <w:numPr>
          <w:ilvl w:val="0"/>
          <w:numId w:val="8"/>
        </w:numPr>
        <w:spacing w:after="160" w:line="276" w:lineRule="auto"/>
        <w:ind w:left="1376"/>
        <w:contextualSpacing/>
        <w:jc w:val="left"/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</w:pPr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 xml:space="preserve"> موظفو قطاع المسؤولية الاجتماعية في الشركات والمؤسسات.</w:t>
      </w:r>
    </w:p>
    <w:p w14:paraId="5CF8E2AC" w14:textId="77777777" w:rsidR="00EA4CC5" w:rsidRPr="00EA4CC5" w:rsidRDefault="00EA4CC5" w:rsidP="000F51C1">
      <w:pPr>
        <w:numPr>
          <w:ilvl w:val="0"/>
          <w:numId w:val="8"/>
        </w:numPr>
        <w:spacing w:after="160" w:line="276" w:lineRule="auto"/>
        <w:ind w:left="1376"/>
        <w:contextualSpacing/>
        <w:jc w:val="left"/>
        <w:rPr>
          <w:rFonts w:ascii="Sakkal Majalla" w:eastAsia="Times New Roman" w:hAnsi="Sakkal Majalla" w:cs="Sakkal Majalla"/>
          <w:kern w:val="2"/>
          <w:sz w:val="32"/>
          <w14:ligatures w14:val="standardContextual"/>
        </w:rPr>
      </w:pPr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 xml:space="preserve"> الراغبون في الانخراط الاحترافي في العمل التطوعي والمجتمعي..</w:t>
      </w:r>
    </w:p>
    <w:bookmarkEnd w:id="0"/>
    <w:p w14:paraId="531CB9CC" w14:textId="77777777" w:rsidR="00EA4CC5" w:rsidRPr="00EA4CC5" w:rsidRDefault="00EA4CC5" w:rsidP="00EA4CC5">
      <w:pPr>
        <w:spacing w:after="160" w:line="256" w:lineRule="auto"/>
        <w:jc w:val="both"/>
        <w:rPr>
          <w:rFonts w:ascii="Sakkal Majalla" w:eastAsia="Calibri" w:hAnsi="Sakkal Majalla" w:cs="Sakkal Majalla"/>
          <w:sz w:val="32"/>
          <w:rtl/>
          <w14:ligatures w14:val="standardContextual"/>
        </w:rPr>
      </w:pPr>
    </w:p>
    <w:p w14:paraId="1010B4BC" w14:textId="77777777" w:rsidR="00EA4CC5" w:rsidRPr="00EA4CC5" w:rsidRDefault="00EA4CC5" w:rsidP="00EA4CC5">
      <w:pPr>
        <w:spacing w:after="160" w:line="257" w:lineRule="auto"/>
        <w:jc w:val="left"/>
        <w:rPr>
          <w:rFonts w:ascii="Sakkal Majalla" w:eastAsia="Aptos" w:hAnsi="Sakkal Majalla" w:cs="Sakkal Majalla"/>
          <w:b/>
          <w:bCs/>
          <w:color w:val="168489"/>
          <w:kern w:val="2"/>
          <w:sz w:val="32"/>
          <w:rtl/>
          <w14:ligatures w14:val="standardContextual"/>
        </w:rPr>
      </w:pPr>
      <w:r w:rsidRPr="00EA4CC5">
        <w:rPr>
          <w:rFonts w:ascii="Sakkal Majalla" w:eastAsia="Aptos" w:hAnsi="Sakkal Majalla" w:cs="Sakkal Majalla"/>
          <w:b/>
          <w:bCs/>
          <w:color w:val="168489"/>
          <w:kern w:val="2"/>
          <w:sz w:val="32"/>
          <w:rtl/>
          <w14:ligatures w14:val="standardContextual"/>
        </w:rPr>
        <w:t>منهجية التدريب</w:t>
      </w:r>
      <w:r w:rsidRPr="00EA4CC5">
        <w:rPr>
          <w:rFonts w:ascii="Sakkal Majalla" w:eastAsia="Aptos" w:hAnsi="Sakkal Majalla" w:cs="Sakkal Majalla" w:hint="cs"/>
          <w:b/>
          <w:bCs/>
          <w:color w:val="168489"/>
          <w:kern w:val="2"/>
          <w:sz w:val="32"/>
          <w:rtl/>
          <w14:ligatures w14:val="standardContextual"/>
        </w:rPr>
        <w:t>:</w:t>
      </w:r>
    </w:p>
    <w:p w14:paraId="6BF239CE" w14:textId="77777777" w:rsidR="00EA4CC5" w:rsidRPr="000F51C1" w:rsidRDefault="00EA4CC5" w:rsidP="00EA4CC5">
      <w:pPr>
        <w:spacing w:after="160" w:line="259" w:lineRule="auto"/>
        <w:jc w:val="both"/>
        <w:rPr>
          <w:rFonts w:ascii="Sakkal Majalla" w:hAnsi="Sakkal Majalla" w:cs="Sakkal Majalla"/>
          <w:color w:val="0000E6"/>
          <w:sz w:val="32"/>
          <w:rtl/>
          <w14:ligatures w14:val="standardContextual"/>
        </w:rPr>
      </w:pPr>
      <w:bookmarkStart w:id="1" w:name="_Hlk223118315"/>
      <w:r w:rsidRPr="000F51C1">
        <w:rPr>
          <w:rFonts w:ascii="Sakkal Majalla" w:hAnsi="Sakkal Majalla" w:cs="Sakkal Majalla"/>
          <w:color w:val="0000E6"/>
          <w:sz w:val="32"/>
          <w:rtl/>
          <w14:ligatures w14:val="standardContextual"/>
        </w:rPr>
        <w:t>تعتمد الدورة منهجية تدريبية تشاركية تُوازن بين التعلّم النظري والتطبيق العملي، وتشمل:</w:t>
      </w:r>
    </w:p>
    <w:p w14:paraId="46A085CD" w14:textId="77777777" w:rsidR="00EA4CC5" w:rsidRPr="00EA4CC5" w:rsidRDefault="00EA4CC5" w:rsidP="000F51C1">
      <w:pPr>
        <w:spacing w:after="160" w:line="259" w:lineRule="auto"/>
        <w:ind w:left="296"/>
        <w:jc w:val="both"/>
        <w:rPr>
          <w:rFonts w:ascii="Sakkal Majalla" w:hAnsi="Sakkal Majalla" w:cs="Sakkal Majalla"/>
          <w:sz w:val="32"/>
          <w:rtl/>
          <w14:ligatures w14:val="standardContextual"/>
        </w:rPr>
      </w:pPr>
      <w:r w:rsidRPr="00EA4CC5">
        <w:rPr>
          <w:rFonts w:ascii="Sakkal Majalla" w:hAnsi="Sakkal Majalla" w:cs="Sakkal Majalla" w:hint="cs"/>
          <w:sz w:val="32"/>
          <w:rtl/>
          <w14:ligatures w14:val="standardContextual"/>
        </w:rPr>
        <w:t xml:space="preserve">- </w:t>
      </w:r>
      <w:r w:rsidRPr="00EA4CC5">
        <w:rPr>
          <w:rFonts w:ascii="Sakkal Majalla" w:hAnsi="Sakkal Majalla" w:cs="Sakkal Majalla"/>
          <w:sz w:val="32"/>
          <w:rtl/>
          <w14:ligatures w14:val="standardContextual"/>
        </w:rPr>
        <w:t>العرض والتقديم التفاعلي: تقديم المحتوى المعرفي بأسلوب تشاركي يُشجّع النقاش والمشاركة الفعّالة.</w:t>
      </w:r>
    </w:p>
    <w:p w14:paraId="1739EDF4" w14:textId="77777777" w:rsidR="00EA4CC5" w:rsidRPr="00EA4CC5" w:rsidRDefault="00EA4CC5" w:rsidP="000F51C1">
      <w:pPr>
        <w:spacing w:after="160" w:line="259" w:lineRule="auto"/>
        <w:ind w:left="296"/>
        <w:jc w:val="both"/>
        <w:rPr>
          <w:rFonts w:ascii="Sakkal Majalla" w:hAnsi="Sakkal Majalla" w:cs="Sakkal Majalla"/>
          <w:sz w:val="32"/>
          <w:rtl/>
          <w14:ligatures w14:val="standardContextual"/>
        </w:rPr>
      </w:pPr>
      <w:r w:rsidRPr="00EA4CC5">
        <w:rPr>
          <w:rFonts w:ascii="Sakkal Majalla" w:hAnsi="Sakkal Majalla" w:cs="Sakkal Majalla" w:hint="cs"/>
          <w:sz w:val="32"/>
          <w:rtl/>
          <w14:ligatures w14:val="standardContextual"/>
        </w:rPr>
        <w:t xml:space="preserve">- </w:t>
      </w:r>
      <w:r w:rsidRPr="00EA4CC5">
        <w:rPr>
          <w:rFonts w:ascii="Sakkal Majalla" w:hAnsi="Sakkal Majalla" w:cs="Sakkal Majalla"/>
          <w:sz w:val="32"/>
          <w:rtl/>
          <w14:ligatures w14:val="standardContextual"/>
        </w:rPr>
        <w:t>جلسات العصف الذهني: استثارة تفكير المشاركين عبر أسئلة واقعية تربط المحتوى بالخبرات الشخصية.</w:t>
      </w:r>
    </w:p>
    <w:p w14:paraId="246A735F" w14:textId="77777777" w:rsidR="00EA4CC5" w:rsidRPr="00EA4CC5" w:rsidRDefault="00EA4CC5" w:rsidP="000F51C1">
      <w:pPr>
        <w:spacing w:after="160" w:line="257" w:lineRule="auto"/>
        <w:ind w:left="296"/>
        <w:jc w:val="both"/>
        <w:rPr>
          <w:rFonts w:ascii="Sakkal Majalla" w:eastAsia="Aptos" w:hAnsi="Sakkal Majalla" w:cs="Sakkal Majalla"/>
          <w:b/>
          <w:bCs/>
          <w:color w:val="168489"/>
          <w:kern w:val="2"/>
          <w:sz w:val="32"/>
          <w14:ligatures w14:val="standardContextual"/>
        </w:rPr>
      </w:pPr>
      <w:r w:rsidRPr="00EA4CC5">
        <w:rPr>
          <w:rFonts w:ascii="Sakkal Majalla" w:hAnsi="Sakkal Majalla" w:cs="Sakkal Majalla" w:hint="cs"/>
          <w:sz w:val="32"/>
          <w:rtl/>
          <w14:ligatures w14:val="standardContextual"/>
        </w:rPr>
        <w:t xml:space="preserve">- </w:t>
      </w:r>
      <w:r w:rsidRPr="00EA4CC5">
        <w:rPr>
          <w:rFonts w:ascii="Sakkal Majalla" w:hAnsi="Sakkal Majalla" w:cs="Sakkal Majalla"/>
          <w:sz w:val="32"/>
          <w:rtl/>
          <w14:ligatures w14:val="standardContextual"/>
        </w:rPr>
        <w:t>الأنشطة التطبيقية الجماعية: ممارسة عملية من خلال تمارين تحاكي سيناريوهات واقعية كـ"من الفكرة إلى الخطة" و"محاكاة الأزمة"</w:t>
      </w:r>
    </w:p>
    <w:bookmarkEnd w:id="1"/>
    <w:p w14:paraId="22D8D32A" w14:textId="77777777" w:rsidR="00EA4CC5" w:rsidRPr="00EA4CC5" w:rsidRDefault="00EA4CC5" w:rsidP="00EA4CC5">
      <w:pPr>
        <w:spacing w:after="160" w:line="276" w:lineRule="auto"/>
        <w:jc w:val="both"/>
        <w:rPr>
          <w:rFonts w:ascii="Sakkal Majalla" w:eastAsia="Aptos" w:hAnsi="Sakkal Majalla" w:cs="Sakkal Majalla"/>
          <w:b/>
          <w:bCs/>
          <w:color w:val="168489"/>
          <w:kern w:val="2"/>
          <w:sz w:val="32"/>
          <w14:ligatures w14:val="standardContextual"/>
        </w:rPr>
      </w:pPr>
      <w:r w:rsidRPr="00EA4CC5">
        <w:rPr>
          <w:rFonts w:ascii="Sakkal Majalla" w:eastAsia="Aptos" w:hAnsi="Sakkal Majalla" w:cs="Sakkal Majalla"/>
          <w:b/>
          <w:bCs/>
          <w:color w:val="168489"/>
          <w:kern w:val="2"/>
          <w:sz w:val="32"/>
          <w:rtl/>
          <w14:ligatures w14:val="standardContextual"/>
        </w:rPr>
        <w:t xml:space="preserve"> نواتج التعلّم (سيكون المتدرب قادراً على)</w:t>
      </w:r>
    </w:p>
    <w:p w14:paraId="7329A8F4" w14:textId="77777777" w:rsidR="00EA4CC5" w:rsidRPr="00EA4CC5" w:rsidRDefault="00EA4CC5" w:rsidP="00EA4CC5">
      <w:pPr>
        <w:spacing w:after="160" w:line="276" w:lineRule="auto"/>
        <w:jc w:val="both"/>
        <w:rPr>
          <w:rFonts w:ascii="Sakkal Majalla" w:eastAsia="Times New Roman" w:hAnsi="Sakkal Majalla" w:cs="Sakkal Majalla"/>
          <w:color w:val="C00000"/>
          <w:kern w:val="2"/>
          <w:sz w:val="32"/>
          <w14:ligatures w14:val="standardContextual"/>
        </w:rPr>
      </w:pPr>
      <w:r w:rsidRPr="00EA4CC5">
        <w:rPr>
          <w:rFonts w:ascii="Sakkal Majalla" w:eastAsia="Times New Roman" w:hAnsi="Sakkal Majalla" w:cs="Sakkal Majalla"/>
          <w:color w:val="C00000"/>
          <w:kern w:val="2"/>
          <w:sz w:val="32"/>
          <w:rtl/>
          <w14:ligatures w14:val="standardContextual"/>
        </w:rPr>
        <w:t>1. المعارف</w:t>
      </w:r>
    </w:p>
    <w:p w14:paraId="20438969" w14:textId="77777777" w:rsidR="00EA4CC5" w:rsidRPr="00EA4CC5" w:rsidRDefault="00EA4CC5" w:rsidP="00EA4CC5">
      <w:pPr>
        <w:spacing w:after="160" w:line="276" w:lineRule="auto"/>
        <w:jc w:val="both"/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</w:pPr>
      <w:bookmarkStart w:id="2" w:name="_Hlk223118330"/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lastRenderedPageBreak/>
        <w:t>- تعريف مفهوم المشاريع التطوعية وتمييز تصنيفاتها المختلفة وأثرها المجتمعي.</w:t>
      </w:r>
    </w:p>
    <w:p w14:paraId="59FB42DB" w14:textId="77777777" w:rsidR="00EA4CC5" w:rsidRPr="00EA4CC5" w:rsidRDefault="00EA4CC5" w:rsidP="00EA4CC5">
      <w:pPr>
        <w:spacing w:after="160" w:line="276" w:lineRule="auto"/>
        <w:jc w:val="both"/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</w:pPr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>- توصيف مراحل دورة حياة المشروع التطوعي وتحديد مؤشرات النجاح في كل مرحلة.</w:t>
      </w:r>
    </w:p>
    <w:p w14:paraId="27CDD7F1" w14:textId="2AD4665B" w:rsidR="00EA4CC5" w:rsidRPr="00EA4CC5" w:rsidRDefault="00EA4CC5" w:rsidP="000F51C1">
      <w:pPr>
        <w:spacing w:after="160" w:line="276" w:lineRule="auto"/>
        <w:jc w:val="both"/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</w:pPr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>- شرح مبادئ قيادة الفرق التطوعية وأساليب تحفيزها وإدارة التحديات داخلها.</w:t>
      </w:r>
      <w:bookmarkEnd w:id="2"/>
    </w:p>
    <w:p w14:paraId="1EE2013C" w14:textId="2922A31D" w:rsidR="00EA4CC5" w:rsidRPr="00EA4CC5" w:rsidRDefault="00EA4CC5" w:rsidP="00EA4CC5">
      <w:pPr>
        <w:spacing w:after="160" w:line="276" w:lineRule="auto"/>
        <w:jc w:val="both"/>
        <w:rPr>
          <w:rFonts w:ascii="Sakkal Majalla" w:eastAsia="Times New Roman" w:hAnsi="Sakkal Majalla" w:cs="Sakkal Majalla"/>
          <w:color w:val="C00000"/>
          <w:kern w:val="2"/>
          <w:sz w:val="32"/>
          <w14:ligatures w14:val="standardContextual"/>
        </w:rPr>
      </w:pPr>
      <w:r w:rsidRPr="00EA4CC5">
        <w:rPr>
          <w:rFonts w:ascii="Sakkal Majalla" w:eastAsia="Times New Roman" w:hAnsi="Sakkal Majalla" w:cs="Sakkal Majalla"/>
          <w:color w:val="C00000"/>
          <w:kern w:val="2"/>
          <w:sz w:val="32"/>
          <w:rtl/>
          <w14:ligatures w14:val="standardContextual"/>
        </w:rPr>
        <w:t>2. المهارات</w:t>
      </w:r>
      <w:r w:rsidR="000F51C1">
        <w:rPr>
          <w:rFonts w:ascii="Sakkal Majalla" w:eastAsia="Times New Roman" w:hAnsi="Sakkal Majalla" w:cs="Sakkal Majalla"/>
          <w:color w:val="C00000"/>
          <w:kern w:val="2"/>
          <w:sz w:val="32"/>
          <w14:ligatures w14:val="standardContextual"/>
        </w:rPr>
        <w:t>:</w:t>
      </w:r>
    </w:p>
    <w:p w14:paraId="5F56159D" w14:textId="77777777" w:rsidR="00EA4CC5" w:rsidRPr="00EA4CC5" w:rsidRDefault="00EA4CC5" w:rsidP="00EA4CC5">
      <w:pPr>
        <w:spacing w:after="160" w:line="276" w:lineRule="auto"/>
        <w:jc w:val="both"/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</w:pPr>
      <w:bookmarkStart w:id="3" w:name="_Hlk223118360"/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 xml:space="preserve">- صياغة أهداف المشروع التطوعي وفق منهجية </w:t>
      </w:r>
      <w:r w:rsidRPr="00EA4CC5">
        <w:rPr>
          <w:rFonts w:ascii="Sakkal Majalla" w:eastAsia="Times New Roman" w:hAnsi="Sakkal Majalla" w:cs="Sakkal Majalla"/>
          <w:kern w:val="2"/>
          <w:sz w:val="32"/>
          <w14:ligatures w14:val="standardContextual"/>
        </w:rPr>
        <w:t>SMART</w:t>
      </w:r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 xml:space="preserve"> وبناء خطته التشغيلية وتوزيع المهام.</w:t>
      </w:r>
    </w:p>
    <w:p w14:paraId="0488186E" w14:textId="77777777" w:rsidR="00EA4CC5" w:rsidRPr="00EA4CC5" w:rsidRDefault="00EA4CC5" w:rsidP="00EA4CC5">
      <w:pPr>
        <w:spacing w:after="160" w:line="276" w:lineRule="auto"/>
        <w:jc w:val="both"/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</w:pPr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>- تحليل الأزمات والمشكلات التي قد تواجه المشاريع التطوعية واقتراح حلول عملية فورية وبعيدة المدى.</w:t>
      </w:r>
    </w:p>
    <w:p w14:paraId="741DF91E" w14:textId="77777777" w:rsidR="00EA4CC5" w:rsidRPr="00EA4CC5" w:rsidRDefault="00EA4CC5" w:rsidP="00EA4CC5">
      <w:pPr>
        <w:spacing w:after="160" w:line="276" w:lineRule="auto"/>
        <w:jc w:val="both"/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</w:pPr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>- تطبيق أدوات قياس الأثر وتقييم نتائج المشاريع التطوعية وتوثيقها بصورة منهجية.</w:t>
      </w:r>
    </w:p>
    <w:bookmarkEnd w:id="3"/>
    <w:p w14:paraId="3CEAE6D7" w14:textId="30D85FE6" w:rsidR="00EA4CC5" w:rsidRPr="00EA4CC5" w:rsidRDefault="00EA4CC5" w:rsidP="00EA4CC5">
      <w:pPr>
        <w:spacing w:after="160" w:line="276" w:lineRule="auto"/>
        <w:jc w:val="both"/>
        <w:rPr>
          <w:rFonts w:ascii="Sakkal Majalla" w:eastAsia="Times New Roman" w:hAnsi="Sakkal Majalla" w:cs="Sakkal Majalla"/>
          <w:color w:val="C00000"/>
          <w:kern w:val="2"/>
          <w:sz w:val="32"/>
          <w14:ligatures w14:val="standardContextual"/>
        </w:rPr>
      </w:pPr>
      <w:r w:rsidRPr="00EA4CC5">
        <w:rPr>
          <w:rFonts w:ascii="Sakkal Majalla" w:eastAsia="Times New Roman" w:hAnsi="Sakkal Majalla" w:cs="Sakkal Majalla" w:hint="cs"/>
          <w:color w:val="C00000"/>
          <w:kern w:val="2"/>
          <w:sz w:val="32"/>
          <w:rtl/>
          <w14:ligatures w14:val="standardContextual"/>
        </w:rPr>
        <w:t>3</w:t>
      </w:r>
      <w:r w:rsidRPr="00EA4CC5">
        <w:rPr>
          <w:rFonts w:ascii="Sakkal Majalla" w:eastAsia="Times New Roman" w:hAnsi="Sakkal Majalla" w:cs="Sakkal Majalla"/>
          <w:color w:val="C00000"/>
          <w:kern w:val="2"/>
          <w:sz w:val="32"/>
          <w:rtl/>
          <w14:ligatures w14:val="standardContextual"/>
        </w:rPr>
        <w:t xml:space="preserve">. </w:t>
      </w:r>
      <w:r w:rsidRPr="00EA4CC5">
        <w:rPr>
          <w:rFonts w:ascii="Sakkal Majalla" w:eastAsia="Times New Roman" w:hAnsi="Sakkal Majalla" w:cs="Sakkal Majalla" w:hint="cs"/>
          <w:color w:val="C00000"/>
          <w:kern w:val="2"/>
          <w:sz w:val="32"/>
          <w:rtl/>
          <w14:ligatures w14:val="standardContextual"/>
        </w:rPr>
        <w:t>الكفايات</w:t>
      </w:r>
      <w:r w:rsidR="000F51C1">
        <w:rPr>
          <w:rFonts w:ascii="Sakkal Majalla" w:eastAsia="Times New Roman" w:hAnsi="Sakkal Majalla" w:cs="Sakkal Majalla"/>
          <w:color w:val="C00000"/>
          <w:kern w:val="2"/>
          <w:sz w:val="32"/>
          <w14:ligatures w14:val="standardContextual"/>
        </w:rPr>
        <w:t>:</w:t>
      </w:r>
    </w:p>
    <w:p w14:paraId="1AA69229" w14:textId="77777777" w:rsidR="00EA4CC5" w:rsidRPr="00EA4CC5" w:rsidRDefault="00EA4CC5" w:rsidP="00EA4CC5">
      <w:pPr>
        <w:spacing w:after="160" w:line="276" w:lineRule="auto"/>
        <w:jc w:val="both"/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</w:pPr>
      <w:bookmarkStart w:id="4" w:name="_Hlk223118374"/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>- إدارة فريق تطوعي متنوع بفاعلية واحترافية مع ضمان التناغم والإنتاجية داخل بيئة العمل.</w:t>
      </w:r>
    </w:p>
    <w:p w14:paraId="0341F063" w14:textId="77777777" w:rsidR="00EA4CC5" w:rsidRPr="00EA4CC5" w:rsidRDefault="00EA4CC5" w:rsidP="00EA4CC5">
      <w:pPr>
        <w:spacing w:after="160" w:line="276" w:lineRule="auto"/>
        <w:jc w:val="both"/>
        <w:rPr>
          <w:rFonts w:ascii="Sakkal Majalla" w:eastAsia="Times New Roman" w:hAnsi="Sakkal Majalla" w:cs="Sakkal Majalla"/>
          <w:kern w:val="2"/>
          <w:sz w:val="32"/>
          <w14:ligatures w14:val="standardContextual"/>
        </w:rPr>
      </w:pPr>
      <w:r w:rsidRPr="00EA4CC5">
        <w:rPr>
          <w:rFonts w:ascii="Sakkal Majalla" w:eastAsia="Times New Roman" w:hAnsi="Sakkal Majalla" w:cs="Sakkal Majalla"/>
          <w:kern w:val="2"/>
          <w:sz w:val="32"/>
          <w:rtl/>
          <w14:ligatures w14:val="standardContextual"/>
        </w:rPr>
        <w:t>- بناء استراتيجية متكاملة لاستدامة المشروع التطوعي وتطويره وتوسيع أثره المجتمعي</w:t>
      </w:r>
    </w:p>
    <w:bookmarkEnd w:id="4"/>
    <w:p w14:paraId="13AFB001" w14:textId="77777777" w:rsidR="00EA4CC5" w:rsidRPr="00EA4CC5" w:rsidRDefault="00EA4CC5" w:rsidP="00EA4CC5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  <w:rtl/>
        </w:rPr>
      </w:pPr>
      <w:r w:rsidRPr="00EA4CC5">
        <w:rPr>
          <w:rFonts w:ascii="Adobe Arabic" w:hAnsi="Adobe Arabic" w:cs="Adobe Arabic"/>
          <w:b/>
          <w:bCs/>
          <w:noProof/>
          <w:color w:val="168489"/>
          <w:sz w:val="44"/>
          <w:szCs w:val="48"/>
        </w:rPr>
        <w:drawing>
          <wp:anchor distT="0" distB="0" distL="114300" distR="114300" simplePos="0" relativeHeight="252062720" behindDoc="0" locked="0" layoutInCell="1" allowOverlap="1" wp14:anchorId="2108A71A" wp14:editId="63FF62A4">
            <wp:simplePos x="0" y="0"/>
            <wp:positionH relativeFrom="margin">
              <wp:posOffset>5173181</wp:posOffset>
            </wp:positionH>
            <wp:positionV relativeFrom="paragraph">
              <wp:posOffset>234</wp:posOffset>
            </wp:positionV>
            <wp:extent cx="362310" cy="362310"/>
            <wp:effectExtent l="0" t="0" r="0" b="0"/>
            <wp:wrapSquare wrapText="bothSides"/>
            <wp:docPr id="1040" name="Picture 16" descr="Back in time ">
              <a:extLst xmlns:a="http://schemas.openxmlformats.org/drawingml/2006/main">
                <a:ext uri="{FF2B5EF4-FFF2-40B4-BE49-F238E27FC236}">
                  <a16:creationId xmlns:a16="http://schemas.microsoft.com/office/drawing/2014/main" id="{21F7F293-3B7F-4C93-94FE-D9205BF27D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Picture 16" descr="Back in time ">
                      <a:extLst>
                        <a:ext uri="{FF2B5EF4-FFF2-40B4-BE49-F238E27FC236}">
                          <a16:creationId xmlns:a16="http://schemas.microsoft.com/office/drawing/2014/main" id="{21F7F293-3B7F-4C93-94FE-D9205BF27D4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10" cy="36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A4CC5">
        <w:rPr>
          <w:rFonts w:ascii="Adobe Arabic" w:hAnsi="Adobe Arabic" w:cs="Adobe Arabic" w:hint="cs"/>
          <w:b/>
          <w:bCs/>
          <w:color w:val="168489"/>
          <w:sz w:val="44"/>
          <w:szCs w:val="48"/>
          <w:rtl/>
        </w:rPr>
        <w:t xml:space="preserve"> مدة الدورة:</w:t>
      </w:r>
    </w:p>
    <w:p w14:paraId="01D6E93C" w14:textId="16288478" w:rsidR="0046609B" w:rsidRPr="00EA4CC5" w:rsidRDefault="00EA4CC5" w:rsidP="00EA4CC5">
      <w:pPr>
        <w:shd w:val="clear" w:color="auto" w:fill="F2F2F2" w:themeFill="background1" w:themeFillShade="F2"/>
        <w:spacing w:line="240" w:lineRule="auto"/>
        <w:jc w:val="center"/>
        <w:rPr>
          <w:rFonts w:ascii="Adobe Arabic" w:hAnsi="Adobe Arabic" w:cs="Adobe Arabic"/>
          <w:sz w:val="36"/>
          <w:szCs w:val="36"/>
          <w:rtl/>
        </w:rPr>
      </w:pPr>
      <w:r w:rsidRPr="00EA4CC5">
        <w:rPr>
          <w:rFonts w:ascii="Adobe Arabic" w:hAnsi="Adobe Arabic" w:cs="Adobe Arabic" w:hint="cs"/>
          <w:b/>
          <w:sz w:val="36"/>
          <w:szCs w:val="36"/>
          <w:rtl/>
        </w:rPr>
        <w:t>يوم واحد</w:t>
      </w:r>
      <w:r w:rsidRPr="00EA4CC5">
        <w:rPr>
          <w:rFonts w:ascii="Adobe Arabic" w:hAnsi="Adobe Arabic" w:cs="Adobe Arabic"/>
          <w:b/>
          <w:sz w:val="36"/>
          <w:szCs w:val="36"/>
          <w:rtl/>
        </w:rPr>
        <w:t xml:space="preserve"> – </w:t>
      </w:r>
      <w:r w:rsidRPr="00EA4CC5">
        <w:rPr>
          <w:rFonts w:ascii="Adobe Arabic" w:hAnsi="Adobe Arabic" w:cs="Adobe Arabic" w:hint="cs"/>
          <w:b/>
          <w:sz w:val="36"/>
          <w:szCs w:val="36"/>
          <w:rtl/>
        </w:rPr>
        <w:t>5</w:t>
      </w:r>
      <w:r w:rsidRPr="00EA4CC5">
        <w:rPr>
          <w:rFonts w:ascii="Adobe Arabic" w:hAnsi="Adobe Arabic" w:cs="Adobe Arabic"/>
          <w:b/>
          <w:sz w:val="36"/>
          <w:szCs w:val="36"/>
          <w:rtl/>
        </w:rPr>
        <w:t xml:space="preserve"> ساع</w:t>
      </w:r>
      <w:r w:rsidRPr="00EA4CC5">
        <w:rPr>
          <w:rFonts w:ascii="Adobe Arabic" w:hAnsi="Adobe Arabic" w:cs="Adobe Arabic" w:hint="cs"/>
          <w:b/>
          <w:sz w:val="36"/>
          <w:szCs w:val="36"/>
          <w:rtl/>
        </w:rPr>
        <w:t>ات</w:t>
      </w:r>
      <w:r w:rsidRPr="00EA4CC5">
        <w:rPr>
          <w:rFonts w:ascii="Adobe Arabic" w:hAnsi="Adobe Arabic" w:cs="Adobe Arabic"/>
          <w:b/>
          <w:sz w:val="36"/>
          <w:szCs w:val="36"/>
          <w:rtl/>
        </w:rPr>
        <w:t xml:space="preserve"> تدريبية</w:t>
      </w:r>
    </w:p>
    <w:p w14:paraId="2CBE63B0" w14:textId="77777777" w:rsidR="0046609B" w:rsidRPr="0046609B" w:rsidRDefault="0046609B" w:rsidP="0046609B">
      <w:pPr>
        <w:spacing w:after="160" w:line="259" w:lineRule="auto"/>
        <w:jc w:val="left"/>
        <w:rPr>
          <w:rFonts w:ascii="Adobe Arabic" w:hAnsi="Adobe Arabic" w:cs="Adobe Arabic"/>
          <w:b/>
          <w:bCs/>
          <w:color w:val="168489"/>
          <w:sz w:val="44"/>
          <w:szCs w:val="48"/>
        </w:rPr>
      </w:pPr>
    </w:p>
    <w:p w14:paraId="1F0315F5" w14:textId="77777777" w:rsidR="00D80F3F" w:rsidRPr="00D80F3F" w:rsidRDefault="00D80F3F" w:rsidP="00D80F3F">
      <w:pPr>
        <w:rPr>
          <w:sz w:val="40"/>
          <w:szCs w:val="44"/>
          <w:rtl/>
          <w:lang w:bidi="ar-SY"/>
        </w:rPr>
      </w:pPr>
    </w:p>
    <w:p w14:paraId="546E1944" w14:textId="77777777" w:rsidR="0046609B" w:rsidRDefault="0046609B" w:rsidP="00DF73E5">
      <w:pPr>
        <w:rPr>
          <w:sz w:val="40"/>
          <w:szCs w:val="44"/>
          <w:rtl/>
          <w:lang w:bidi="ar-SY"/>
        </w:rPr>
        <w:sectPr w:rsidR="0046609B" w:rsidSect="005E1791">
          <w:headerReference w:type="default" r:id="rId32"/>
          <w:footerReference w:type="default" r:id="rId33"/>
          <w:pgSz w:w="11906" w:h="16838" w:code="9"/>
          <w:pgMar w:top="1440" w:right="1440" w:bottom="1440" w:left="1440" w:header="720" w:footer="397" w:gutter="0"/>
          <w:pgNumType w:start="1"/>
          <w:cols w:space="720"/>
          <w:docGrid w:linePitch="381"/>
        </w:sectPr>
      </w:pPr>
    </w:p>
    <w:p w14:paraId="1ECC2790" w14:textId="77777777" w:rsidR="00CF7647" w:rsidRDefault="00CF7647" w:rsidP="00DF73E5">
      <w:pPr>
        <w:rPr>
          <w:sz w:val="40"/>
          <w:szCs w:val="44"/>
          <w:rtl/>
          <w:lang w:bidi="ar-SY"/>
        </w:rPr>
      </w:pPr>
    </w:p>
    <w:p w14:paraId="19167B55" w14:textId="77777777" w:rsidR="00CF7647" w:rsidRDefault="005F43F4" w:rsidP="00DF73E5">
      <w:pPr>
        <w:rPr>
          <w:sz w:val="40"/>
          <w:szCs w:val="44"/>
          <w:rtl/>
          <w:lang w:bidi="ar-SY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37BFFE5D" wp14:editId="5B8E0A87">
                <wp:simplePos x="0" y="0"/>
                <wp:positionH relativeFrom="margin">
                  <wp:align>left</wp:align>
                </wp:positionH>
                <wp:positionV relativeFrom="paragraph">
                  <wp:posOffset>102235</wp:posOffset>
                </wp:positionV>
                <wp:extent cx="5150485" cy="672465"/>
                <wp:effectExtent l="0" t="0" r="0" b="0"/>
                <wp:wrapNone/>
                <wp:docPr id="203773869" name="Text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0485" cy="672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59270F3" w14:textId="66EB4146" w:rsidR="005F43F4" w:rsidRPr="00F01FA2" w:rsidRDefault="000F51C1" w:rsidP="000F51C1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lang w:bidi="ar-SY"/>
                              </w:rPr>
                            </w:pPr>
                            <w:hyperlink r:id="rId34" w:history="1">
                              <w:r w:rsidR="005F43F4" w:rsidRPr="000F51C1">
                                <w:rPr>
                                  <w:rStyle w:val="Hyperlink"/>
                                  <w:rFonts w:ascii="Adobe Arabic" w:eastAsia="GE Dinar One" w:hAnsi="Adobe Arabic" w:cs="Adobe Arabic" w:hint="cs"/>
                                  <w:b/>
                                  <w:bCs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محتويات البرنامج</w:t>
                              </w:r>
                            </w:hyperlink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BFFE5D" id="_x0000_s1055" type="#_x0000_t202" style="position:absolute;left:0;text-align:left;margin-left:0;margin-top:8.05pt;width:405.55pt;height:52.95pt;z-index:25203507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" filled="f" stroked="f">
                <v:textbox style="mso-fit-shape-to-text:t">
                  <w:txbxContent>
                    <w:p w14:paraId="259270F3" w14:textId="66EB4146" w:rsidR="005F43F4" w:rsidRPr="00F01FA2" w:rsidRDefault="000F51C1" w:rsidP="000F51C1">
                      <w:pPr>
                        <w:jc w:val="center"/>
                        <w:rPr>
                          <w:rFonts w:ascii="Adobe Arabic" w:eastAsia="GE Dinar One" w:hAnsi="Adobe Arabic" w:cs="Adobe Arabic"/>
                          <w:b/>
                          <w:bCs/>
                          <w:kern w:val="24"/>
                          <w:sz w:val="56"/>
                          <w:szCs w:val="56"/>
                          <w:lang w:bidi="ar-SY"/>
                        </w:rPr>
                      </w:pPr>
                      <w:hyperlink r:id="rId35" w:history="1">
                        <w:r w:rsidR="005F43F4" w:rsidRPr="000F51C1">
                          <w:rPr>
                            <w:rStyle w:val="Hyperlink"/>
                            <w:rFonts w:ascii="Adobe Arabic" w:eastAsia="GE Dinar One" w:hAnsi="Adobe Arabic" w:cs="Adobe Arabic" w:hint="cs"/>
                            <w:b/>
                            <w:bCs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محتويات البرنامج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E863251" w14:textId="77777777" w:rsidR="00CF7647" w:rsidRDefault="00CF7647" w:rsidP="00820E6E">
      <w:pPr>
        <w:rPr>
          <w:sz w:val="40"/>
          <w:szCs w:val="44"/>
          <w:rtl/>
          <w:lang w:bidi="ar-SY"/>
        </w:rPr>
      </w:pPr>
    </w:p>
    <w:p w14:paraId="4D44F703" w14:textId="77777777" w:rsidR="00DC2CFD" w:rsidRDefault="00DC2CFD" w:rsidP="00DF73E5">
      <w:pPr>
        <w:rPr>
          <w:sz w:val="40"/>
          <w:szCs w:val="44"/>
          <w:lang w:bidi="ar-SY"/>
        </w:rPr>
      </w:pPr>
    </w:p>
    <w:p w14:paraId="69C500A9" w14:textId="77777777" w:rsidR="00F15E72" w:rsidRPr="00DC2CFD" w:rsidRDefault="00F15E72" w:rsidP="00DF73E5">
      <w:pPr>
        <w:rPr>
          <w:sz w:val="40"/>
          <w:szCs w:val="44"/>
          <w:rtl/>
          <w:lang w:bidi="ar-SY"/>
        </w:rPr>
      </w:pPr>
    </w:p>
    <w:p w14:paraId="45B733AD" w14:textId="77777777" w:rsidR="00DC2CFD" w:rsidRPr="00F15E72" w:rsidRDefault="00F15E72" w:rsidP="00F15E72">
      <w:pPr>
        <w:rPr>
          <w:sz w:val="40"/>
          <w:szCs w:val="44"/>
          <w:lang w:val="en-GB" w:bidi="ar-SY"/>
        </w:rPr>
      </w:pPr>
      <w:r w:rsidRPr="00F15E72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7336C797" wp14:editId="1793D0F0">
                <wp:extent cx="5603875" cy="3725780"/>
                <wp:effectExtent l="0" t="0" r="0" b="8255"/>
                <wp:docPr id="77" name="Group 76">
                  <a:extLst xmlns:a="http://schemas.openxmlformats.org/drawingml/2006/main">
                    <a:ext uri="{FF2B5EF4-FFF2-40B4-BE49-F238E27FC236}">
                      <a16:creationId xmlns:a16="http://schemas.microsoft.com/office/drawing/2014/main" id="{12737AC7-EF23-9FBF-C0F8-5E97AA9D92C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3875" cy="3725780"/>
                          <a:chOff x="0" y="0"/>
                          <a:chExt cx="5603875" cy="3725780"/>
                        </a:xfrm>
                      </wpg:grpSpPr>
                      <wpg:grpSp>
                        <wpg:cNvPr id="1031000455" name="Group 1031000455">
                          <a:extLst>
                            <a:ext uri="{FF2B5EF4-FFF2-40B4-BE49-F238E27FC236}">
                              <a16:creationId xmlns:a16="http://schemas.microsoft.com/office/drawing/2014/main" id="{4CC9A1C9-4189-1110-BF2A-8FC975B6DD13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603875" cy="3725780"/>
                            <a:chOff x="0" y="0"/>
                            <a:chExt cx="5603875" cy="3725780"/>
                          </a:xfrm>
                        </wpg:grpSpPr>
                        <wpg:grpSp>
                          <wpg:cNvPr id="944829208" name="Group 944829208">
                            <a:extLst>
                              <a:ext uri="{FF2B5EF4-FFF2-40B4-BE49-F238E27FC236}">
                                <a16:creationId xmlns:a16="http://schemas.microsoft.com/office/drawing/2014/main" id="{EA444665-C9AE-9347-9E95-E1270593BF44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0"/>
                              <a:ext cx="5603875" cy="956658"/>
                              <a:chOff x="0" y="0"/>
                              <a:chExt cx="6195007" cy="1058205"/>
                            </a:xfrm>
                          </wpg:grpSpPr>
                          <wpg:grpSp>
                            <wpg:cNvPr id="1486617104" name="Group 1486617104">
                              <a:extLst>
                                <a:ext uri="{FF2B5EF4-FFF2-40B4-BE49-F238E27FC236}">
                                  <a16:creationId xmlns:a16="http://schemas.microsoft.com/office/drawing/2014/main" id="{CBB38026-CE2E-77C3-9BA2-1D968BB76290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0"/>
                                <a:ext cx="2880307" cy="1058205"/>
                                <a:chOff x="3314700" y="0"/>
                                <a:chExt cx="2880307" cy="1058205"/>
                              </a:xfrm>
                            </wpg:grpSpPr>
                            <wpg:grpSp>
                              <wpg:cNvPr id="2019759158" name="Group 2019759158">
                                <a:extLst>
                                  <a:ext uri="{FF2B5EF4-FFF2-40B4-BE49-F238E27FC236}">
                                    <a16:creationId xmlns:a16="http://schemas.microsoft.com/office/drawing/2014/main" id="{CCCC4DA6-7937-331D-FC63-29D66FEA2F88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0"/>
                                  <a:ext cx="2880307" cy="1043772"/>
                                  <a:chOff x="3314700" y="0"/>
                                  <a:chExt cx="5178229" cy="1221740"/>
                                </a:xfrm>
                              </wpg:grpSpPr>
                              <wps:wsp>
                                <wps:cNvPr id="1727443525" name="Rectangle 1727443525">
                                  <a:extLst>
                                    <a:ext uri="{FF2B5EF4-FFF2-40B4-BE49-F238E27FC236}">
                                      <a16:creationId xmlns:a16="http://schemas.microsoft.com/office/drawing/2014/main" id="{9FD38970-9E48-A2D4-2AFA-94546A3857D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38433750" name="Rectangle 1238433750">
                                  <a:extLst>
                                    <a:ext uri="{FF2B5EF4-FFF2-40B4-BE49-F238E27FC236}">
                                      <a16:creationId xmlns:a16="http://schemas.microsoft.com/office/drawing/2014/main" id="{7C66B981-ED96-9AE3-E77D-F5C3FDF0AAC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118987777" name="TextBox 7">
                                <a:extLst>
                                  <a:ext uri="{FF2B5EF4-FFF2-40B4-BE49-F238E27FC236}">
                                    <a16:creationId xmlns:a16="http://schemas.microsoft.com/office/drawing/2014/main" id="{62A50373-77E8-EB19-BEA3-3C0A9C69E211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41628"/>
                                  <a:ext cx="931348" cy="875367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5E77507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دليل المدرب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360726204" name="TextBox 7">
                                <a:extLst>
                                  <a:ext uri="{FF2B5EF4-FFF2-40B4-BE49-F238E27FC236}">
                                    <a16:creationId xmlns:a16="http://schemas.microsoft.com/office/drawing/2014/main" id="{292FB854-CB09-EDA3-A41C-F97D4699B945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58605"/>
                                  <a:ext cx="790128" cy="99960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43E2AD3D" w14:textId="6F00C787" w:rsidR="00F15E72" w:rsidRDefault="00EA4CC5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55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965597079" name="Group 1965597079">
                              <a:extLst>
                                <a:ext uri="{FF2B5EF4-FFF2-40B4-BE49-F238E27FC236}">
                                  <a16:creationId xmlns:a16="http://schemas.microsoft.com/office/drawing/2014/main" id="{A89731A7-2203-63C9-3633-873B36332795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0"/>
                                <a:ext cx="2880307" cy="1043772"/>
                                <a:chOff x="0" y="0"/>
                                <a:chExt cx="2880307" cy="1043772"/>
                              </a:xfrm>
                            </wpg:grpSpPr>
                            <wpg:grpSp>
                              <wpg:cNvPr id="1891350486" name="Group 1891350486">
                                <a:extLst>
                                  <a:ext uri="{FF2B5EF4-FFF2-40B4-BE49-F238E27FC236}">
                                    <a16:creationId xmlns:a16="http://schemas.microsoft.com/office/drawing/2014/main" id="{BBDF90C7-3A87-2BB1-A3E1-26FBEB52381A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0"/>
                                  <a:ext cx="2880307" cy="1043772"/>
                                  <a:chOff x="0" y="0"/>
                                  <a:chExt cx="5178229" cy="1221740"/>
                                </a:xfrm>
                              </wpg:grpSpPr>
                              <wps:wsp>
                                <wps:cNvPr id="1658189048" name="Rectangle 1658189048">
                                  <a:extLst>
                                    <a:ext uri="{FF2B5EF4-FFF2-40B4-BE49-F238E27FC236}">
                                      <a16:creationId xmlns:a16="http://schemas.microsoft.com/office/drawing/2014/main" id="{246DD3C3-70B0-0AAF-4C6E-39ECC7B5BBC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759236804" name="Rectangle 1759236804">
                                  <a:extLst>
                                    <a:ext uri="{FF2B5EF4-FFF2-40B4-BE49-F238E27FC236}">
                                      <a16:creationId xmlns:a16="http://schemas.microsoft.com/office/drawing/2014/main" id="{BA333FD5-1813-9641-F4C0-2F1F59AAD322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607026983" name="TextBox 7">
                                <a:extLst>
                                  <a:ext uri="{FF2B5EF4-FFF2-40B4-BE49-F238E27FC236}">
                                    <a16:creationId xmlns:a16="http://schemas.microsoft.com/office/drawing/2014/main" id="{DCDE87E0-337A-3295-9B60-B6D13891A5B7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022920" y="41628"/>
                                  <a:ext cx="961309" cy="71580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DFE1D5A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دليل المتدرب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567884432" name="TextBox 7">
                                <a:extLst>
                                  <a:ext uri="{FF2B5EF4-FFF2-40B4-BE49-F238E27FC236}">
                                    <a16:creationId xmlns:a16="http://schemas.microsoft.com/office/drawing/2014/main" id="{8EDCDEE2-7637-DEA4-B954-D5484E46FDB0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6" y="58601"/>
                                  <a:ext cx="790128" cy="931788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C410471" w14:textId="064B2FBB" w:rsidR="00F15E72" w:rsidRDefault="00EA4CC5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51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103680565" name="Group 1103680565">
                            <a:extLst>
                              <a:ext uri="{FF2B5EF4-FFF2-40B4-BE49-F238E27FC236}">
                                <a16:creationId xmlns:a16="http://schemas.microsoft.com/office/drawing/2014/main" id="{DCF714BD-4200-F248-5396-41AD55DB9D52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1391085"/>
                              <a:ext cx="5603875" cy="943610"/>
                              <a:chOff x="0" y="1391085"/>
                              <a:chExt cx="6195007" cy="1043772"/>
                            </a:xfrm>
                          </wpg:grpSpPr>
                          <wpg:grpSp>
                            <wpg:cNvPr id="467501776" name="Group 467501776">
                              <a:extLst>
                                <a:ext uri="{FF2B5EF4-FFF2-40B4-BE49-F238E27FC236}">
                                  <a16:creationId xmlns:a16="http://schemas.microsoft.com/office/drawing/2014/main" id="{946B5CD9-F573-FD13-5315-806A9F88F3A1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1391085"/>
                                <a:ext cx="2880307" cy="1043772"/>
                                <a:chOff x="3314700" y="1391085"/>
                                <a:chExt cx="2880307" cy="1043772"/>
                              </a:xfrm>
                            </wpg:grpSpPr>
                            <wpg:grpSp>
                              <wpg:cNvPr id="1752924626" name="Group 1752924626">
                                <a:extLst>
                                  <a:ext uri="{FF2B5EF4-FFF2-40B4-BE49-F238E27FC236}">
                                    <a16:creationId xmlns:a16="http://schemas.microsoft.com/office/drawing/2014/main" id="{60A0E883-B7CC-D979-47EE-2FECD9E6D20B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1391085"/>
                                  <a:ext cx="2880307" cy="1043772"/>
                                  <a:chOff x="3314700" y="1391085"/>
                                  <a:chExt cx="5178229" cy="1221740"/>
                                </a:xfrm>
                              </wpg:grpSpPr>
                              <wps:wsp>
                                <wps:cNvPr id="647792843" name="Rectangle 647792843">
                                  <a:extLst>
                                    <a:ext uri="{FF2B5EF4-FFF2-40B4-BE49-F238E27FC236}">
                                      <a16:creationId xmlns:a16="http://schemas.microsoft.com/office/drawing/2014/main" id="{02ED36DC-2387-A59C-71EA-FC1867AC727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1391085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27714436" name="Rectangle 527714436">
                                  <a:extLst>
                                    <a:ext uri="{FF2B5EF4-FFF2-40B4-BE49-F238E27FC236}">
                                      <a16:creationId xmlns:a16="http://schemas.microsoft.com/office/drawing/2014/main" id="{72EE6705-0212-CF7E-6F0A-1C667BCFFA58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1391085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247129949" name="TextBox 7">
                                <a:extLst>
                                  <a:ext uri="{FF2B5EF4-FFF2-40B4-BE49-F238E27FC236}">
                                    <a16:creationId xmlns:a16="http://schemas.microsoft.com/office/drawing/2014/main" id="{F3A3DED9-779E-8519-2A12-922FF88F31DC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1432713"/>
                                  <a:ext cx="931348" cy="875367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E6B4939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شرائح عرض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592591818" name="TextBox 7">
                                <a:extLst>
                                  <a:ext uri="{FF2B5EF4-FFF2-40B4-BE49-F238E27FC236}">
                                    <a16:creationId xmlns:a16="http://schemas.microsoft.com/office/drawing/2014/main" id="{E36FE6EF-D786-21EB-9DC6-B644DAC88F71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1449589"/>
                                  <a:ext cx="790128" cy="87872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E4D8141" w14:textId="3E78C56A" w:rsidR="00F15E72" w:rsidRDefault="00EA4CC5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62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شريحة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302049869" name="Group 1302049869">
                              <a:extLst>
                                <a:ext uri="{FF2B5EF4-FFF2-40B4-BE49-F238E27FC236}">
                                  <a16:creationId xmlns:a16="http://schemas.microsoft.com/office/drawing/2014/main" id="{2C041DB8-1284-8A42-3999-AACFFE68DBCF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1391085"/>
                                <a:ext cx="2880307" cy="1043772"/>
                                <a:chOff x="0" y="1391085"/>
                                <a:chExt cx="2880307" cy="1043772"/>
                              </a:xfrm>
                            </wpg:grpSpPr>
                            <wpg:grpSp>
                              <wpg:cNvPr id="1233874905" name="Group 1233874905">
                                <a:extLst>
                                  <a:ext uri="{FF2B5EF4-FFF2-40B4-BE49-F238E27FC236}">
                                    <a16:creationId xmlns:a16="http://schemas.microsoft.com/office/drawing/2014/main" id="{FFE701C1-FFBB-1267-EF3D-0C3D328E8522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1391085"/>
                                  <a:ext cx="2880307" cy="1043772"/>
                                  <a:chOff x="0" y="1391085"/>
                                  <a:chExt cx="5178229" cy="1221740"/>
                                </a:xfrm>
                              </wpg:grpSpPr>
                              <wps:wsp>
                                <wps:cNvPr id="184297653" name="Rectangle 184297653">
                                  <a:extLst>
                                    <a:ext uri="{FF2B5EF4-FFF2-40B4-BE49-F238E27FC236}">
                                      <a16:creationId xmlns:a16="http://schemas.microsoft.com/office/drawing/2014/main" id="{8CDFC5D3-0FD3-A627-8136-86D1F4318AA5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1391085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8426272" name="Rectangle 18426272">
                                  <a:extLst>
                                    <a:ext uri="{FF2B5EF4-FFF2-40B4-BE49-F238E27FC236}">
                                      <a16:creationId xmlns:a16="http://schemas.microsoft.com/office/drawing/2014/main" id="{1A2A4D62-DB42-83D8-3227-E4BBA3852D74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1391085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913159564" name="TextBox 7">
                                <a:extLst>
                                  <a:ext uri="{FF2B5EF4-FFF2-40B4-BE49-F238E27FC236}">
                                    <a16:creationId xmlns:a16="http://schemas.microsoft.com/office/drawing/2014/main" id="{5002F877-B12D-8BB0-9289-0625FE253EBE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1053637" y="1632997"/>
                                  <a:ext cx="961309" cy="71580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72E7C904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ورقة عمل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66251744" name="TextBox 7">
                                <a:extLst>
                                  <a:ext uri="{FF2B5EF4-FFF2-40B4-BE49-F238E27FC236}">
                                    <a16:creationId xmlns:a16="http://schemas.microsoft.com/office/drawing/2014/main" id="{43ED9BAA-8278-737A-50E6-FBEF869729AF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6" y="1449589"/>
                                  <a:ext cx="790128" cy="93140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E7F8F33" w14:textId="09FB9418" w:rsidR="00F15E72" w:rsidRDefault="00EA4CC5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 w:hint="cs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2</w:t>
                                    </w:r>
                                    <w:r w:rsidR="00F15E72"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 xml:space="preserve"> صفحة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722343205" name="Group 722343205">
                            <a:extLst>
                              <a:ext uri="{FF2B5EF4-FFF2-40B4-BE49-F238E27FC236}">
                                <a16:creationId xmlns:a16="http://schemas.microsoft.com/office/drawing/2014/main" id="{D5839A48-2A29-9673-F3BC-C0ECDB5560BE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2782170"/>
                              <a:ext cx="5603875" cy="943610"/>
                              <a:chOff x="0" y="2782170"/>
                              <a:chExt cx="6195007" cy="1043772"/>
                            </a:xfrm>
                          </wpg:grpSpPr>
                          <wpg:grpSp>
                            <wpg:cNvPr id="1199809832" name="Group 1199809832">
                              <a:extLst>
                                <a:ext uri="{FF2B5EF4-FFF2-40B4-BE49-F238E27FC236}">
                                  <a16:creationId xmlns:a16="http://schemas.microsoft.com/office/drawing/2014/main" id="{99D74BCF-6F1B-D9B3-706C-0B268A68641D}"/>
                                </a:ext>
                              </a:extLst>
                            </wpg:cNvPr>
                            <wpg:cNvGrpSpPr/>
                            <wpg:grpSpPr>
                              <a:xfrm>
                                <a:off x="3314700" y="2782170"/>
                                <a:ext cx="2880307" cy="1043772"/>
                                <a:chOff x="3314700" y="2782170"/>
                                <a:chExt cx="2880307" cy="1043772"/>
                              </a:xfrm>
                            </wpg:grpSpPr>
                            <wpg:grpSp>
                              <wpg:cNvPr id="342887738" name="Group 342887738">
                                <a:extLst>
                                  <a:ext uri="{FF2B5EF4-FFF2-40B4-BE49-F238E27FC236}">
                                    <a16:creationId xmlns:a16="http://schemas.microsoft.com/office/drawing/2014/main" id="{F67873AB-7784-B5B4-0098-84F7DD7120E9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3314700" y="2782170"/>
                                  <a:ext cx="2880307" cy="1043772"/>
                                  <a:chOff x="3314700" y="2782170"/>
                                  <a:chExt cx="5178229" cy="1221740"/>
                                </a:xfrm>
                              </wpg:grpSpPr>
                              <wps:wsp>
                                <wps:cNvPr id="866528566" name="Rectangle 866528566">
                                  <a:extLst>
                                    <a:ext uri="{FF2B5EF4-FFF2-40B4-BE49-F238E27FC236}">
                                      <a16:creationId xmlns:a16="http://schemas.microsoft.com/office/drawing/2014/main" id="{A39552F2-ACE8-AEAD-A815-8DCE422DE440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314700" y="278217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346325422" name="Rectangle 1346325422">
                                  <a:extLst>
                                    <a:ext uri="{FF2B5EF4-FFF2-40B4-BE49-F238E27FC236}">
                                      <a16:creationId xmlns:a16="http://schemas.microsoft.com/office/drawing/2014/main" id="{E7D5B380-F4C6-E412-5D42-D2B336F6C437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7070529" y="278217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583764458" name="TextBox 7">
                                <a:extLst>
                                  <a:ext uri="{FF2B5EF4-FFF2-40B4-BE49-F238E27FC236}">
                                    <a16:creationId xmlns:a16="http://schemas.microsoft.com/office/drawing/2014/main" id="{63246B60-7768-7BFA-5928-F1A3E23C447E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4367578" y="3053399"/>
                                  <a:ext cx="931348" cy="57349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688E3C43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استمارة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987315354" name="TextBox 7">
                                <a:extLst>
                                  <a:ext uri="{FF2B5EF4-FFF2-40B4-BE49-F238E27FC236}">
                                    <a16:creationId xmlns:a16="http://schemas.microsoft.com/office/drawing/2014/main" id="{24EE478E-63E9-93C9-5EE7-8142AA56F654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5385665" y="2840577"/>
                                  <a:ext cx="790128" cy="94132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A885498" w14:textId="77777777" w:rsidR="00F15E72" w:rsidRDefault="00F15E72" w:rsidP="00F15E72">
                                    <w:pPr>
                                      <w:bidi w:val="0"/>
                                      <w:spacing w:line="276" w:lineRule="auto"/>
                                      <w:jc w:val="center"/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eastAsia="Calibri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</w:rPr>
                                      <w:t>5 صفحات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  <wpg:grpSp>
                            <wpg:cNvPr id="1256796124" name="Group 1256796124">
                              <a:extLst>
                                <a:ext uri="{FF2B5EF4-FFF2-40B4-BE49-F238E27FC236}">
                                  <a16:creationId xmlns:a16="http://schemas.microsoft.com/office/drawing/2014/main" id="{A1F63FA0-1556-D05D-2A6D-3DB2D3872229}"/>
                                </a:ext>
                              </a:extLst>
                            </wpg:cNvPr>
                            <wpg:cNvGrpSpPr/>
                            <wpg:grpSpPr>
                              <a:xfrm flipH="1">
                                <a:off x="0" y="2782170"/>
                                <a:ext cx="2880307" cy="1043772"/>
                                <a:chOff x="0" y="2782170"/>
                                <a:chExt cx="2880307" cy="1043772"/>
                              </a:xfrm>
                            </wpg:grpSpPr>
                            <wpg:grpSp>
                              <wpg:cNvPr id="1292361600" name="Group 1292361600">
                                <a:extLst>
                                  <a:ext uri="{FF2B5EF4-FFF2-40B4-BE49-F238E27FC236}">
                                    <a16:creationId xmlns:a16="http://schemas.microsoft.com/office/drawing/2014/main" id="{28979397-B74A-7F52-1C2F-62663041FC44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2782170"/>
                                  <a:ext cx="2880307" cy="1043772"/>
                                  <a:chOff x="0" y="2782170"/>
                                  <a:chExt cx="5178229" cy="1221740"/>
                                </a:xfrm>
                              </wpg:grpSpPr>
                              <wps:wsp>
                                <wps:cNvPr id="364697199" name="Rectangle 364697199">
                                  <a:extLst>
                                    <a:ext uri="{FF2B5EF4-FFF2-40B4-BE49-F238E27FC236}">
                                      <a16:creationId xmlns:a16="http://schemas.microsoft.com/office/drawing/2014/main" id="{EE224D67-BCED-8C32-77FA-DBF56C82794C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0" y="2782170"/>
                                    <a:ext cx="5178229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>
                                      <a:lumMod val="65000"/>
                                      <a:alpha val="74902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5047986" name="Rectangle 15047986">
                                  <a:extLst>
                                    <a:ext uri="{FF2B5EF4-FFF2-40B4-BE49-F238E27FC236}">
                                      <a16:creationId xmlns:a16="http://schemas.microsoft.com/office/drawing/2014/main" id="{C15A62C3-11A3-13AD-F547-A0053118C9EA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3755829" y="2782170"/>
                                    <a:ext cx="1420495" cy="12217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168489">
                                      <a:alpha val="75000"/>
                                    </a:srgb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  <wps:wsp>
                              <wps:cNvPr id="1714783996" name="TextBox 7">
                                <a:extLst>
                                  <a:ext uri="{FF2B5EF4-FFF2-40B4-BE49-F238E27FC236}">
                                    <a16:creationId xmlns:a16="http://schemas.microsoft.com/office/drawing/2014/main" id="{2B90D0A3-2FAC-31B3-6253-DF9F1B8962B7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974555" y="2949292"/>
                                  <a:ext cx="1175928" cy="74438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5D53A91" w14:textId="77777777" w:rsidR="00F15E72" w:rsidRDefault="00F15E72" w:rsidP="00F15E72">
                                    <w:pPr>
                                      <w:spacing w:line="216" w:lineRule="auto"/>
                                      <w:jc w:val="center"/>
                                      <w:rPr>
                                        <w:rFonts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lang w:bidi="ar-EG"/>
                                      </w:rPr>
                                    </w:pPr>
                                    <w:r>
                                      <w:rPr>
                                        <w:rFonts w:hAnsi="Adobe Arabic" w:cs="Adobe Arabic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40"/>
                                        <w:szCs w:val="40"/>
                                        <w:rtl/>
                                        <w:lang w:bidi="ar-EG"/>
                                      </w:rPr>
                                      <w:t>اختبار قبلي وبعدي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824189744" name="TextBox 7">
                                <a:extLst>
                                  <a:ext uri="{FF2B5EF4-FFF2-40B4-BE49-F238E27FC236}">
                                    <a16:creationId xmlns:a16="http://schemas.microsoft.com/office/drawing/2014/main" id="{2E963FE0-7469-4F48-5ABB-9BC967700B72}"/>
                                  </a:ext>
                                </a:extLst>
                              </wps:cNvPr>
                              <wps:cNvSpPr txBox="1"/>
                              <wps:spPr>
                                <a:xfrm>
                                  <a:off x="2070965" y="2840775"/>
                                  <a:ext cx="790128" cy="42524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bodyPr wrap="square" rtlCol="0">
                                <a:noAutofit/>
                              </wps:bodyPr>
                            </wps:wsp>
                          </wpg:grpSp>
                        </wpg:grpSp>
                      </wpg:grpSp>
                      <pic:pic xmlns:pic="http://schemas.openxmlformats.org/drawingml/2006/picture">
                        <pic:nvPicPr>
                          <pic:cNvPr id="1215068312" name="Picture 1215068312" descr="Training ">
                            <a:extLst>
                              <a:ext uri="{FF2B5EF4-FFF2-40B4-BE49-F238E27FC236}">
                                <a16:creationId xmlns:a16="http://schemas.microsoft.com/office/drawing/2014/main" id="{5DFDAE7F-EC8F-3A46-4167-C57DD5AB2DA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7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47343" y="187670"/>
                            <a:ext cx="606020" cy="6060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4869935" name="Picture 124869935" descr="Book ">
                            <a:extLst>
                              <a:ext uri="{FF2B5EF4-FFF2-40B4-BE49-F238E27FC236}">
                                <a16:creationId xmlns:a16="http://schemas.microsoft.com/office/drawing/2014/main" id="{26E184EF-8254-E332-EB23-C088F61CD11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9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28808" y="72210"/>
                            <a:ext cx="730424" cy="73042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4177648" name="Picture 234177648" descr="Presentation ">
                            <a:extLst>
                              <a:ext uri="{FF2B5EF4-FFF2-40B4-BE49-F238E27FC236}">
                                <a16:creationId xmlns:a16="http://schemas.microsoft.com/office/drawing/2014/main" id="{3302BBB2-376B-2552-94C7-E52902E0FAB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1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45519" y="1588524"/>
                            <a:ext cx="609668" cy="6096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93917362" name="Picture 1093917362" descr="Document ">
                            <a:extLst>
                              <a:ext uri="{FF2B5EF4-FFF2-40B4-BE49-F238E27FC236}">
                                <a16:creationId xmlns:a16="http://schemas.microsoft.com/office/drawing/2014/main" id="{718B4109-1509-52E6-31D9-28A90A277D9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3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77892" y="1540703"/>
                            <a:ext cx="647119" cy="647119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65386706" name="Picture 565386706" descr="Exam ">
                            <a:extLst>
                              <a:ext uri="{FF2B5EF4-FFF2-40B4-BE49-F238E27FC236}">
                                <a16:creationId xmlns:a16="http://schemas.microsoft.com/office/drawing/2014/main" id="{47741173-DB1C-3588-4319-872A573A1EF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5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00651" y="2930843"/>
                            <a:ext cx="671708" cy="67170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9973710" name="Picture 419973710" descr="Search ">
                            <a:extLst>
                              <a:ext uri="{FF2B5EF4-FFF2-40B4-BE49-F238E27FC236}">
                                <a16:creationId xmlns:a16="http://schemas.microsoft.com/office/drawing/2014/main" id="{C3D1ACA1-D3F2-C72F-7E45-68B21574B4B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lum bright="70000" contrast="-7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47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22227" y="2934724"/>
                            <a:ext cx="714733" cy="71473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336C797" id="Group 76" o:spid="_x0000_s1056" style="width:441.25pt;height:293.35pt;mso-position-horizontal-relative:char;mso-position-vertical-relative:line" coordsize="56038,37257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">
                <v:group id="Group 1031000455" o:spid="_x0000_s1057" style="position:absolute;width:56038;height:37257" coordsize="56038,37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">
                  <v:group id="Group 944829208" o:spid="_x0000_s1058" style="position:absolute;width:56038;height:9566" coordsize="61950,10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">
                    <v:group id="Group 1486617104" o:spid="_x0000_s1059" style="position:absolute;left:33147;width:28803;height:10582" coordorigin="33147" coordsize="28803,10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">
                      <v:group id="Group 2019759158" o:spid="_x0000_s1060" style="position:absolute;left:33147;width:28803;height:10437" coordorigin="33147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">
                        <v:rect id="Rectangle 1727443525" o:spid="_x0000_s1061" style="position:absolute;left:33147;width:51782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" fillcolor="#a5a5a5 [2092]" stroked="f" strokeweight="1pt">
                          <v:fill opacity="49087f"/>
                        </v:rect>
                        <v:rect id="Rectangle 1238433750" o:spid="_x0000_s1062" style="position:absolute;left:70705;width:14205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" fillcolor="#168489" stroked="f" strokeweight="1pt">
                          <v:fill opacity="49087f"/>
                        </v:rect>
                      </v:group>
                      <v:shape id="TextBox 7" o:spid="_x0000_s1063" type="#_x0000_t202" style="position:absolute;left:43675;top:416;width:9314;height:8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" filled="f" stroked="f">
                        <v:textbox>
                          <w:txbxContent>
                            <w:p w14:paraId="75E77507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دليل المدرب</w:t>
                              </w:r>
                            </w:p>
                          </w:txbxContent>
                        </v:textbox>
                      </v:shape>
                      <v:shape id="TextBox 7" o:spid="_x0000_s1064" type="#_x0000_t202" style="position:absolute;left:53856;top:586;width:7901;height:99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" filled="f" stroked="f">
                        <v:textbox>
                          <w:txbxContent>
                            <w:p w14:paraId="43E2AD3D" w14:textId="6F00C787" w:rsidR="00F15E72" w:rsidRDefault="00EA4CC5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55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صفحة</w:t>
                              </w:r>
                            </w:p>
                          </w:txbxContent>
                        </v:textbox>
                      </v:shape>
                    </v:group>
                    <v:group id="Group 1965597079" o:spid="_x0000_s1065" style="position:absolute;width:28803;height:10437;flip:x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">
                      <v:group id="Group 1891350486" o:spid="_x0000_s1066" style="position:absolute;width:28803;height:10437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">
                        <v:rect id="Rectangle 1658189048" o:spid="_x0000_s1067" style="position:absolute;width:51782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" fillcolor="#a5a5a5 [2092]" stroked="f" strokeweight="1pt">
                          <v:fill opacity="49087f"/>
                        </v:rect>
                        <v:rect id="Rectangle 1759236804" o:spid="_x0000_s1068" style="position:absolute;left:37558;width:14205;height:122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" fillcolor="#168489" stroked="f" strokeweight="1pt">
                          <v:fill opacity="49087f"/>
                        </v:rect>
                      </v:group>
                      <v:shape id="TextBox 7" o:spid="_x0000_s1069" type="#_x0000_t202" style="position:absolute;left:10229;top:416;width:9613;height:71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" filled="f" stroked="f">
                        <v:textbox>
                          <w:txbxContent>
                            <w:p w14:paraId="6DFE1D5A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دليل المتدرب</w:t>
                              </w:r>
                            </w:p>
                          </w:txbxContent>
                        </v:textbox>
                      </v:shape>
                      <v:shape id="TextBox 7" o:spid="_x0000_s1070" type="#_x0000_t202" style="position:absolute;left:20709;top:586;width:7901;height:93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" filled="f" stroked="f">
                        <v:textbox>
                          <w:txbxContent>
                            <w:p w14:paraId="7C410471" w14:textId="064B2FBB" w:rsidR="00F15E72" w:rsidRDefault="00EA4CC5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51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صفحة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1103680565" o:spid="_x0000_s1071" style="position:absolute;top:13910;width:56038;height:9436" coordorigin=",13910" coordsize="61950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">
                    <v:group id="Group 467501776" o:spid="_x0000_s1072" style="position:absolute;left:33147;top:13910;width:28803;height:10438" coordorigin="33147,13910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">
                      <v:group id="Group 1752924626" o:spid="_x0000_s1073" style="position:absolute;left:33147;top:13910;width:28803;height:10438" coordorigin="33147,13910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">
                        <v:rect id="Rectangle 647792843" o:spid="_x0000_s1074" style="position:absolute;left:33147;top:13910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" fillcolor="#a5a5a5 [2092]" stroked="f" strokeweight="1pt">
                          <v:fill opacity="49087f"/>
                        </v:rect>
                        <v:rect id="Rectangle 527714436" o:spid="_x0000_s1075" style="position:absolute;left:70705;top:13910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" fillcolor="#168489" stroked="f" strokeweight="1pt">
                          <v:fill opacity="49087f"/>
                        </v:rect>
                      </v:group>
                      <v:shape id="TextBox 7" o:spid="_x0000_s1076" type="#_x0000_t202" style="position:absolute;left:43675;top:14327;width:9314;height:8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" filled="f" stroked="f">
                        <v:textbox>
                          <w:txbxContent>
                            <w:p w14:paraId="6E6B4939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شرائح عرض</w:t>
                              </w:r>
                            </w:p>
                          </w:txbxContent>
                        </v:textbox>
                      </v:shape>
                      <v:shape id="TextBox 7" o:spid="_x0000_s1077" type="#_x0000_t202" style="position:absolute;left:53856;top:14495;width:7901;height:8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" filled="f" stroked="f">
                        <v:textbox>
                          <w:txbxContent>
                            <w:p w14:paraId="7E4D8141" w14:textId="3E78C56A" w:rsidR="00F15E72" w:rsidRDefault="00EA4CC5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62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شريحة</w:t>
                              </w:r>
                            </w:p>
                          </w:txbxContent>
                        </v:textbox>
                      </v:shape>
                    </v:group>
                    <v:group id="Group 1302049869" o:spid="_x0000_s1078" style="position:absolute;top:13910;width:28803;height:10438;flip:x" coordorigin=",13910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">
                      <v:group id="Group 1233874905" o:spid="_x0000_s1079" style="position:absolute;top:13910;width:28803;height:10438" coordorigin=",13910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">
                        <v:rect id="Rectangle 184297653" o:spid="_x0000_s1080" style="position:absolute;top:13910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" fillcolor="#a5a5a5 [2092]" stroked="f" strokeweight="1pt">
                          <v:fill opacity="49087f"/>
                        </v:rect>
                        <v:rect id="Rectangle 18426272" o:spid="_x0000_s1081" style="position:absolute;left:37558;top:13910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" fillcolor="#168489" stroked="f" strokeweight="1pt">
                          <v:fill opacity="49087f"/>
                        </v:rect>
                      </v:group>
                      <v:shape id="TextBox 7" o:spid="_x0000_s1082" type="#_x0000_t202" style="position:absolute;left:10536;top:16329;width:9613;height:7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" filled="f" stroked="f">
                        <v:textbox>
                          <w:txbxContent>
                            <w:p w14:paraId="72E7C904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ورقة عمل</w:t>
                              </w:r>
                            </w:p>
                          </w:txbxContent>
                        </v:textbox>
                      </v:shape>
                      <v:shape id="TextBox 7" o:spid="_x0000_s1083" type="#_x0000_t202" style="position:absolute;left:20709;top:14495;width:7901;height:9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" filled="f" stroked="f">
                        <v:textbox>
                          <w:txbxContent>
                            <w:p w14:paraId="3E7F8F33" w14:textId="09FB9418" w:rsidR="00F15E72" w:rsidRDefault="00EA4CC5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 w:hint="cs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2</w:t>
                              </w:r>
                              <w:r w:rsidR="00F15E72"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 xml:space="preserve"> صفحة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722343205" o:spid="_x0000_s1084" style="position:absolute;top:27821;width:56038;height:9436" coordorigin=",27821" coordsize="61950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">
                    <v:group id="Group 1199809832" o:spid="_x0000_s1085" style="position:absolute;left:33147;top:27821;width:28803;height:10438" coordorigin="33147,27821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">
                      <v:group id="Group 342887738" o:spid="_x0000_s1086" style="position:absolute;left:33147;top:27821;width:28803;height:10438" coordorigin="33147,27821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">
                        <v:rect id="Rectangle 866528566" o:spid="_x0000_s1087" style="position:absolute;left:33147;top:27821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" fillcolor="#a5a5a5 [2092]" stroked="f" strokeweight="1pt">
                          <v:fill opacity="49087f"/>
                        </v:rect>
                        <v:rect id="Rectangle 1346325422" o:spid="_x0000_s1088" style="position:absolute;left:70705;top:27821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" fillcolor="#168489" stroked="f" strokeweight="1pt">
                          <v:fill opacity="49087f"/>
                        </v:rect>
                      </v:group>
                      <v:shape id="TextBox 7" o:spid="_x0000_s1089" type="#_x0000_t202" style="position:absolute;left:43675;top:30533;width:9314;height:5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" filled="f" stroked="f">
                        <v:textbox>
                          <w:txbxContent>
                            <w:p w14:paraId="688E3C43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استمارة</w:t>
                              </w:r>
                            </w:p>
                          </w:txbxContent>
                        </v:textbox>
                      </v:shape>
                      <v:shape id="TextBox 7" o:spid="_x0000_s1090" type="#_x0000_t202" style="position:absolute;left:53856;top:28405;width:7901;height:9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" filled="f" stroked="f">
                        <v:textbox>
                          <w:txbxContent>
                            <w:p w14:paraId="3A885498" w14:textId="77777777" w:rsidR="00F15E72" w:rsidRDefault="00F15E72" w:rsidP="00F15E72">
                              <w:pPr>
                                <w:bidi w:val="0"/>
                                <w:spacing w:line="276" w:lineRule="auto"/>
                                <w:jc w:val="center"/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eastAsia="Calibri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</w:rPr>
                                <w:t>5 صفحات</w:t>
                              </w:r>
                            </w:p>
                          </w:txbxContent>
                        </v:textbox>
                      </v:shape>
                    </v:group>
                    <v:group id="Group 1256796124" o:spid="_x0000_s1091" style="position:absolute;top:27821;width:28803;height:10438;flip:x" coordorigin=",27821" coordsize="28803,10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">
                      <v:group id="Group 1292361600" o:spid="_x0000_s1092" style="position:absolute;top:27821;width:28803;height:10438" coordorigin=",27821" coordsize="51782,122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">
                        <v:rect id="Rectangle 364697199" o:spid="_x0000_s1093" style="position:absolute;top:27821;width:51782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" fillcolor="#a5a5a5 [2092]" stroked="f" strokeweight="1pt">
                          <v:fill opacity="49087f"/>
                        </v:rect>
                        <v:rect id="Rectangle 15047986" o:spid="_x0000_s1094" style="position:absolute;left:37558;top:27821;width:14205;height:122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" fillcolor="#168489" stroked="f" strokeweight="1pt">
                          <v:fill opacity="49087f"/>
                        </v:rect>
                      </v:group>
                      <v:shape id="TextBox 7" o:spid="_x0000_s1095" type="#_x0000_t202" style="position:absolute;left:9745;top:29492;width:11759;height:7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" filled="f" stroked="f">
                        <v:textbox>
                          <w:txbxContent>
                            <w:p w14:paraId="05D53A91" w14:textId="77777777" w:rsidR="00F15E72" w:rsidRDefault="00F15E72" w:rsidP="00F15E72">
                              <w:pPr>
                                <w:spacing w:line="216" w:lineRule="auto"/>
                                <w:jc w:val="center"/>
                                <w:rPr>
                                  <w:rFonts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lang w:bidi="ar-EG"/>
                                </w:rPr>
                              </w:pPr>
                              <w:r>
                                <w:rPr>
                                  <w:rFonts w:hAnsi="Adobe Arabic" w:cs="Adobe Arabic"/>
                                  <w:b/>
                                  <w:bCs/>
                                  <w:color w:val="FFFFFF"/>
                                  <w:kern w:val="24"/>
                                  <w:sz w:val="40"/>
                                  <w:szCs w:val="40"/>
                                  <w:rtl/>
                                  <w:lang w:bidi="ar-EG"/>
                                </w:rPr>
                                <w:t>اختبار قبلي وبعدي</w:t>
                              </w:r>
                            </w:p>
                          </w:txbxContent>
                        </v:textbox>
                      </v:shape>
                      <v:shape id="TextBox 7" o:spid="_x0000_s1096" type="#_x0000_t202" style="position:absolute;left:20709;top:28407;width:7901;height:42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" filled="f" stroked="f"/>
                    </v:group>
                  </v:group>
                </v:group>
                <v:shape id="Picture 1215068312" o:spid="_x0000_s1097" type="#_x0000_t75" alt="Training " style="position:absolute;left:32473;top:1876;width:6060;height:60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">
                  <v:imagedata r:id="rId48" o:title="Training " gain="19661f" blacklevel="22938f"/>
                </v:shape>
                <v:shape id="Picture 124869935" o:spid="_x0000_s1098" type="#_x0000_t75" alt="Book " style="position:absolute;left:17288;top:722;width:7304;height:73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">
                  <v:imagedata r:id="rId49" o:title="Book " gain="19661f" blacklevel="22938f"/>
                </v:shape>
                <v:shape id="Picture 234177648" o:spid="_x0000_s1099" type="#_x0000_t75" alt="Presentation " style="position:absolute;left:32455;top:15885;width:6096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">
                  <v:imagedata r:id="rId50" o:title="Presentation " gain="19661f" blacklevel="22938f"/>
                </v:shape>
                <v:shape id="Picture 1093917362" o:spid="_x0000_s1100" type="#_x0000_t75" alt="Document " style="position:absolute;left:17778;top:15407;width:6472;height:64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">
                  <v:imagedata r:id="rId51" o:title="Document " gain="19661f" blacklevel="22938f"/>
                </v:shape>
                <v:shape id="Picture 565386706" o:spid="_x0000_s1101" type="#_x0000_t75" alt="Exam " style="position:absolute;left:32006;top:29308;width:6717;height:67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">
                  <v:imagedata r:id="rId52" o:title="Exam " gain="19661f" blacklevel="22938f"/>
                </v:shape>
                <v:shape id="Picture 419973710" o:spid="_x0000_s1102" type="#_x0000_t75" alt="Search " style="position:absolute;left:18222;top:29347;width:7147;height:71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">
                  <v:imagedata r:id="rId53" o:title="Search " gain="19661f" blacklevel="22938f"/>
                </v:shape>
                <w10:anchorlock/>
              </v:group>
            </w:pict>
          </mc:Fallback>
        </mc:AlternateContent>
      </w:r>
    </w:p>
    <w:p w14:paraId="20465D59" w14:textId="77777777" w:rsidR="00DC2CFD" w:rsidRDefault="00DC2CFD" w:rsidP="00DC2CFD">
      <w:pPr>
        <w:rPr>
          <w:sz w:val="40"/>
          <w:szCs w:val="44"/>
          <w:rtl/>
          <w:lang w:bidi="ar-SY"/>
        </w:rPr>
      </w:pPr>
    </w:p>
    <w:p w14:paraId="4677EF95" w14:textId="77777777" w:rsidR="005F43F4" w:rsidRDefault="005F43F4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sz w:val="40"/>
          <w:szCs w:val="44"/>
          <w:rtl/>
          <w:lang w:bidi="ar-SY"/>
        </w:rPr>
        <w:br w:type="page"/>
      </w:r>
    </w:p>
    <w:p w14:paraId="022EEF37" w14:textId="30B05864" w:rsidR="00A34119" w:rsidRPr="001C11A3" w:rsidRDefault="00EA4CC5" w:rsidP="005F43F4">
      <w:pPr>
        <w:spacing w:line="240" w:lineRule="auto"/>
        <w:jc w:val="center"/>
        <w:rPr>
          <w:rFonts w:ascii="Adobe Arabic" w:hAnsi="Adobe Arabic" w:cs="Adobe Arabic"/>
          <w:b/>
          <w:bCs/>
          <w:color w:val="002060"/>
          <w:sz w:val="48"/>
          <w:szCs w:val="36"/>
          <w:rtl/>
        </w:rPr>
      </w:pPr>
      <w:r>
        <w:rPr>
          <w:rFonts w:cs="PT Bold Heading"/>
          <w:noProof/>
          <w:sz w:val="52"/>
          <w:szCs w:val="56"/>
          <w:rtl/>
          <w:lang w:val="ar-SA"/>
        </w:rPr>
        <w:lastRenderedPageBreak/>
        <mc:AlternateContent>
          <mc:Choice Requires="wpg">
            <w:drawing>
              <wp:anchor distT="0" distB="0" distL="114300" distR="114300" simplePos="0" relativeHeight="252064768" behindDoc="0" locked="0" layoutInCell="1" allowOverlap="1" wp14:anchorId="783BAF4B" wp14:editId="13F7D6E6">
                <wp:simplePos x="0" y="0"/>
                <wp:positionH relativeFrom="column">
                  <wp:posOffset>-73152</wp:posOffset>
                </wp:positionH>
                <wp:positionV relativeFrom="paragraph">
                  <wp:posOffset>-468173</wp:posOffset>
                </wp:positionV>
                <wp:extent cx="6274469" cy="7432159"/>
                <wp:effectExtent l="0" t="0" r="0" b="0"/>
                <wp:wrapNone/>
                <wp:docPr id="162" name="Group 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74469" cy="7432159"/>
                          <a:chOff x="-202019" y="0"/>
                          <a:chExt cx="6274469" cy="7432159"/>
                        </a:xfrm>
                      </wpg:grpSpPr>
                      <wpg:grpSp>
                        <wpg:cNvPr id="1279981941" name="Group 1279981941"/>
                        <wpg:cNvGrpSpPr/>
                        <wpg:grpSpPr>
                          <a:xfrm>
                            <a:off x="-202019" y="2571750"/>
                            <a:ext cx="5789042" cy="4860409"/>
                            <a:chOff x="-363951" y="0"/>
                            <a:chExt cx="5789119" cy="4860753"/>
                          </a:xfrm>
                        </wpg:grpSpPr>
                        <wpg:grpSp>
                          <wpg:cNvPr id="1279981942" name="Group 25"/>
                          <wpg:cNvGrpSpPr/>
                          <wpg:grpSpPr>
                            <a:xfrm>
                              <a:off x="3130255" y="0"/>
                              <a:ext cx="2262114" cy="617935"/>
                              <a:chOff x="3849881" y="0"/>
                              <a:chExt cx="2262114" cy="617935"/>
                            </a:xfrm>
                          </wpg:grpSpPr>
                          <wpg:grpSp>
                            <wpg:cNvPr id="1279981943" name="Group 1279981943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279981944" name="Oval 1279981944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279981945" name="Picture 1279981945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 cstate="print">
                                  <a:lum bright="70000" contrast="-70000"/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55">
                                          <a14:imgEffect>
                                            <a14:artisticPhotocopy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279981946" name="TextBox 34"/>
                            <wps:cNvSpPr txBox="1"/>
                            <wps:spPr>
                              <a:xfrm>
                                <a:off x="3849881" y="69892"/>
                                <a:ext cx="1755163" cy="548043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A0AAB4E" w14:textId="77777777" w:rsidR="00EA4CC5" w:rsidRPr="00BC6FB1" w:rsidRDefault="00EA4CC5" w:rsidP="000F51C1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BC6FB1"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أهداف الجلسة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279981947" name="Group 26"/>
                          <wpg:cNvGrpSpPr/>
                          <wpg:grpSpPr>
                            <a:xfrm>
                              <a:off x="-7" y="9939"/>
                              <a:ext cx="2261242" cy="617867"/>
                              <a:chOff x="-7" y="0"/>
                              <a:chExt cx="2261550" cy="618492"/>
                            </a:xfrm>
                          </wpg:grpSpPr>
                          <wps:wsp>
                            <wps:cNvPr id="1279981948" name="Oval 1279981948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279981949" name="TextBox 34"/>
                            <wps:cNvSpPr txBox="1"/>
                            <wps:spPr>
                              <a:xfrm>
                                <a:off x="-7" y="69894"/>
                                <a:ext cx="1756037" cy="548598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65A94DE" w14:textId="77777777" w:rsidR="00EA4CC5" w:rsidRPr="00BC6FB1" w:rsidRDefault="00EA4CC5" w:rsidP="000F51C1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BC6FB1">
                                    <w:rPr>
                                      <w:rFonts w:ascii="Adobe Arabic" w:eastAsia="GE Dinar One" w:hAnsi="Adobe Arabic" w:cs="Adobe Arabic" w:hint="cs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محاور الجلسة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279981950" name="Picture 1279981950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6" cstate="print">
                                <a:lum bright="70000" contrast="-70000"/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57">
                                        <a14:imgEffect>
                                          <a14:artisticPhotocopy/>
                                        </a14:imgEffect>
                                      </a14:imgLayer>
                                    </a14:imgProps>
                                  </a:ex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279981951" name="Text Box 1279981951"/>
                          <wps:cNvSpPr txBox="1"/>
                          <wps:spPr>
                            <a:xfrm>
                              <a:off x="2134504" y="874163"/>
                              <a:ext cx="3290664" cy="385899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C0DF810" w14:textId="0957350E" w:rsidR="00EA4CC5" w:rsidRPr="002C04B9" w:rsidRDefault="000F51C1" w:rsidP="000F51C1">
                                <w:pPr>
                                  <w:pStyle w:val="aa"/>
                                  <w:spacing w:line="276" w:lineRule="auto"/>
                                  <w:jc w:val="left"/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  <w:rtl/>
                                  </w:rPr>
                                </w:pPr>
                                <w:hyperlink r:id="rId58" w:history="1">
                                  <w:r w:rsidR="00EA4CC5" w:rsidRPr="000F51C1">
                                    <w:rPr>
                                      <w:rStyle w:val="Hyperlink"/>
                                      <w:rFonts w:ascii="Sakkal Majalla" w:hAnsi="Sakkal Majalla" w:cs="Sakkal Majalla" w:hint="cs"/>
                                      <w:sz w:val="34"/>
                                      <w:szCs w:val="34"/>
                                      <w:rtl/>
                                    </w:rPr>
                                    <w:t>عند الانتهاء من تنفيذ أنشطة هذه الجلسة التدريبية، سيتمكّن المشاركون من:</w:t>
                                  </w:r>
                                </w:hyperlink>
                              </w:p>
                              <w:p w14:paraId="6EF281D5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تعريف مفهوم العمل التطوّعي وشرح أهميته المجتمعية.</w:t>
                                </w:r>
                              </w:p>
                              <w:p w14:paraId="686BCAAD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تصنيف المشاريع التطوّعية وتحديد أثرها المجتمعي.</w:t>
                                </w:r>
                              </w:p>
                              <w:p w14:paraId="0A4B4A42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توضيح مراحل دورة حياة المشروع التطوّعي ومؤشرات النجاح في كل مرحلة.</w:t>
                                </w:r>
                              </w:p>
                              <w:p w14:paraId="056C7FAD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صياغة الأهداف والرؤية للمشاريع التطوّعية بطريقة فعّالة.</w:t>
                                </w:r>
                              </w:p>
                              <w:p w14:paraId="2E6ABE14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إعداد خطة تشغيلية وتوزيع المهام بشكل منهجي.</w:t>
                                </w:r>
                              </w:p>
                              <w:p w14:paraId="500AE1E0" w14:textId="77777777" w:rsidR="00EA4CC5" w:rsidRPr="0042208F" w:rsidRDefault="00EA4CC5" w:rsidP="00EA4CC5">
                                <w:pPr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9856704" name="Text Box 1579856704"/>
                          <wps:cNvSpPr txBox="1"/>
                          <wps:spPr>
                            <a:xfrm>
                              <a:off x="-363951" y="874470"/>
                              <a:ext cx="2619762" cy="398628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C883BB2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افتتاحيّة الدورة.</w:t>
                                </w:r>
                              </w:p>
                              <w:p w14:paraId="2166F608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 تعارف المشاركين.</w:t>
                                </w:r>
                              </w:p>
                              <w:p w14:paraId="05F946A2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عصف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ذهني.</w:t>
                                </w:r>
                              </w:p>
                              <w:p w14:paraId="47177165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مفهوم العمل التطوعي وأهميته.</w:t>
                                </w:r>
                              </w:p>
                              <w:p w14:paraId="69660089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تصنيفات 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المشاريع التطوعية، وأثرها المجتمعي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092F879A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دورة حياة المشروع التطوعي، ومؤشرات النجاح في كل مرحلة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7F71CDC6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صياغة الرؤية وتحديد الأهداف.</w:t>
                                </w:r>
                              </w:p>
                              <w:p w14:paraId="4BF012ED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التخطيط التشغيلي وتوزيع المهام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5412DA73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تدريبي.</w:t>
                                </w:r>
                              </w:p>
                              <w:p w14:paraId="72534B23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التقويم.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46116251" name="Group 1246116251"/>
                        <wpg:cNvGrpSpPr/>
                        <wpg:grpSpPr>
                          <a:xfrm>
                            <a:off x="0" y="0"/>
                            <a:ext cx="6072450" cy="1963089"/>
                            <a:chOff x="0" y="0"/>
                            <a:chExt cx="6072450" cy="1963089"/>
                          </a:xfrm>
                        </wpg:grpSpPr>
                        <pic:pic xmlns:pic="http://schemas.openxmlformats.org/drawingml/2006/picture">
                          <pic:nvPicPr>
                            <pic:cNvPr id="1246116252" name="Picture 1246116252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9" cstate="print">
                              <a:lum bright="70000" contrast="-70000"/>
                              <a:extLst>
                                <a:ext uri="{BEBA8EAE-BF5A-486C-A8C5-ECC9F3942E4B}">
                                  <a14:imgProps xmlns:a14="http://schemas.microsoft.com/office/drawing/2010/main">
                                    <a14:imgLayer r:embed="rId60">
                                      <a14:imgEffect>
                                        <a14:artisticPhotocopy/>
                                      </a14:imgEffect>
                                    </a14:imgLayer>
                                  </a14:imgProps>
                                </a:ex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246116254" name="TextBox 34"/>
                          <wps:cNvSpPr txBox="1"/>
                          <wps:spPr>
                            <a:xfrm>
                              <a:off x="2494614" y="19867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E6DEDD" w14:textId="77777777" w:rsidR="00EA4CC5" w:rsidRPr="00F01FA2" w:rsidRDefault="00EA4CC5" w:rsidP="000F51C1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246116255" name="TextBox 34"/>
                          <wps:cNvSpPr txBox="1"/>
                          <wps:spPr>
                            <a:xfrm>
                              <a:off x="0" y="1290624"/>
                              <a:ext cx="4566920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C00AB17" w14:textId="2B5B54A8" w:rsidR="00EA4CC5" w:rsidRPr="00F01FA2" w:rsidRDefault="000F51C1" w:rsidP="000F51C1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hyperlink r:id="rId61" w:history="1">
                                  <w:r w:rsidR="00EA4CC5" w:rsidRPr="000F51C1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rtl/>
                                      <w:lang w:bidi="ar-SY"/>
                                    </w:rPr>
                                    <w:t>فهم المشاريع التطوعية وتخطيطها</w:t>
                                  </w:r>
                                </w:hyperlink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3BAF4B" id="Group 162" o:spid="_x0000_s1103" style="position:absolute;left:0;text-align:left;margin-left:-5.75pt;margin-top:-36.85pt;width:494.05pt;height:585.2pt;z-index:252064768;mso-position-horizontal-relative:text;mso-position-vertical-relative:text;mso-width-relative:margin;mso-height-relative:margin" coordorigin="-2020" coordsize="62744,74321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">
                <v:group id="Group 1279981941" o:spid="_x0000_s1104" style="position:absolute;left:-2020;top:25717;width:57890;height:48604" coordorigin="-3639" coordsize="57891,48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">
                  <v:group id="Group 25" o:spid="_x0000_s1105" style="position:absolute;left:31302;width:22621;height:6179" coordorigin="38498" coordsize="22621,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">
                    <v:group id="Group 1279981943" o:spid="_x0000_s1106" style="position:absolute;left:56062;width:5057;height:5155" coordorigin="56062" coordsize="5057,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">
                      <v:oval id="Oval 1279981944" o:spid="_x0000_s1107" style="position:absolute;left:56062;width:5057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" fillcolor="#168489" stroked="f" strokeweight="1pt">
                        <v:fill opacity="49087f"/>
                        <v:stroke joinstyle="miter"/>
                      </v:oval>
                      <v:shape id="Picture 1279981945" o:spid="_x0000_s1108" type="#_x0000_t75" alt="Target " style="position:absolute;left:56923;top:814;width:3526;height:3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">
                        <v:imagedata r:id="rId62" o:title="Target " gain="19661f" blacklevel="22938f"/>
                      </v:shape>
                    </v:group>
                    <v:shape id="_x0000_s1109" type="#_x0000_t202" style="position:absolute;left:38498;top:698;width:17552;height:5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" filled="f" stroked="f">
                      <v:textbox style="mso-fit-shape-to-text:t">
                        <w:txbxContent>
                          <w:p w14:paraId="0A0AAB4E" w14:textId="77777777" w:rsidR="00EA4CC5" w:rsidRPr="00BC6FB1" w:rsidRDefault="00EA4CC5" w:rsidP="000F51C1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BC6FB1"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أهداف الجلسة</w:t>
                            </w:r>
                          </w:p>
                        </w:txbxContent>
                      </v:textbox>
                    </v:shape>
                  </v:group>
                  <v:group id="Group 26" o:spid="_x0000_s1110" style="position:absolute;top:99;width:22612;height:6179" coordorigin="" coordsize="22615,6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">
                    <v:oval id="Oval 1279981948" o:spid="_x0000_s1111" style="position:absolute;left:17557;width:5058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" fillcolor="#168489" stroked="f" strokeweight="1pt">
                      <v:fill opacity="49087f"/>
                      <v:stroke joinstyle="miter"/>
                    </v:oval>
                    <v:shape id="_x0000_s1112" type="#_x0000_t202" style="position:absolute;top:698;width:17560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" filled="f" stroked="f">
                      <v:textbox style="mso-fit-shape-to-text:t">
                        <w:txbxContent>
                          <w:p w14:paraId="565A94DE" w14:textId="77777777" w:rsidR="00EA4CC5" w:rsidRPr="00BC6FB1" w:rsidRDefault="00EA4CC5" w:rsidP="000F51C1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BC6FB1">
                              <w:rPr>
                                <w:rFonts w:ascii="Adobe Arabic" w:eastAsia="GE Dinar One" w:hAnsi="Adobe Arabic" w:cs="Adobe Arabic" w:hint="cs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محاور الجلسة</w:t>
                            </w:r>
                          </w:p>
                        </w:txbxContent>
                      </v:textbox>
                    </v:shape>
                    <v:shape id="Picture 1279981950" o:spid="_x0000_s1113" type="#_x0000_t75" alt="Note " style="position:absolute;left:18323;top:639;width:3816;height:3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">
                      <v:imagedata r:id="rId63" o:title="Note " gain="19661f" blacklevel="22938f"/>
                    </v:shape>
                  </v:group>
                  <v:shape id="Text Box 1279981951" o:spid="_x0000_s1114" type="#_x0000_t202" style="position:absolute;left:21345;top:8741;width:32906;height:38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" filled="f" stroked="f" strokeweight=".5pt">
                    <v:textbox>
                      <w:txbxContent>
                        <w:p w14:paraId="6C0DF810" w14:textId="0957350E" w:rsidR="00EA4CC5" w:rsidRPr="002C04B9" w:rsidRDefault="000F51C1" w:rsidP="000F51C1">
                          <w:pPr>
                            <w:pStyle w:val="aa"/>
                            <w:spacing w:line="276" w:lineRule="auto"/>
                            <w:jc w:val="left"/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  <w:rtl/>
                            </w:rPr>
                          </w:pPr>
                          <w:hyperlink r:id="rId64" w:history="1">
                            <w:r w:rsidR="00EA4CC5" w:rsidRPr="000F51C1">
                              <w:rPr>
                                <w:rStyle w:val="Hyperlink"/>
                                <w:rFonts w:ascii="Sakkal Majalla" w:hAnsi="Sakkal Majalla" w:cs="Sakkal Majalla" w:hint="cs"/>
                                <w:sz w:val="34"/>
                                <w:szCs w:val="34"/>
                                <w:rtl/>
                              </w:rPr>
                              <w:t>عند الانتهاء من تنفيذ أنشطة هذه الجلسة التدريبية، سيتمكّن المشاركون من:</w:t>
                            </w:r>
                          </w:hyperlink>
                        </w:p>
                        <w:p w14:paraId="6EF281D5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تعريف مفهوم العمل التطوّعي وشرح أهميته المجتمعية.</w:t>
                          </w:r>
                        </w:p>
                        <w:p w14:paraId="686BCAAD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تصنيف المشاريع التطوّعية وتحديد أثرها المجتمعي.</w:t>
                          </w:r>
                        </w:p>
                        <w:p w14:paraId="0A4B4A42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توضيح مراحل دورة حياة المشروع التطوّعي ومؤشرات النجاح في كل مرحلة.</w:t>
                          </w:r>
                        </w:p>
                        <w:p w14:paraId="056C7FAD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صياغة الأهداف والرؤية للمشاريع التطوّعية بطريقة فعّالة.</w:t>
                          </w:r>
                        </w:p>
                        <w:p w14:paraId="2E6ABE14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إعداد خطة تشغيلية وتوزيع المهام بشكل منهجي.</w:t>
                          </w:r>
                        </w:p>
                        <w:p w14:paraId="500AE1E0" w14:textId="77777777" w:rsidR="00EA4CC5" w:rsidRPr="0042208F" w:rsidRDefault="00EA4CC5" w:rsidP="00EA4CC5">
                          <w:pPr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</w:p>
                      </w:txbxContent>
                    </v:textbox>
                  </v:shape>
                  <v:shape id="Text Box 1579856704" o:spid="_x0000_s1115" type="#_x0000_t202" style="position:absolute;left:-3639;top:8744;width:26197;height:39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" filled="f" stroked="f" strokeweight=".5pt">
                    <v:textbox>
                      <w:txbxContent>
                        <w:p w14:paraId="4C883BB2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افتتاحيّة الدورة.</w:t>
                          </w:r>
                        </w:p>
                        <w:p w14:paraId="2166F608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 تعارف المشاركين.</w:t>
                          </w:r>
                        </w:p>
                        <w:p w14:paraId="05F946A2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</w:t>
                          </w: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عصف</w:t>
                          </w: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ذهني.</w:t>
                          </w:r>
                        </w:p>
                        <w:p w14:paraId="47177165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مفهوم العمل التطوعي وأهميته.</w:t>
                          </w:r>
                        </w:p>
                        <w:p w14:paraId="69660089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تصنيفات </w:t>
                          </w: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المشاريع التطوعية، وأثرها المجتمعي</w:t>
                          </w: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092F879A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دورة حياة المشروع التطوعي، ومؤشرات النجاح في كل مرحلة</w:t>
                          </w: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7F71CDC6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صياغة الرؤية وتحديد الأهداف.</w:t>
                          </w:r>
                        </w:p>
                        <w:p w14:paraId="4BF012ED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التخطيط التشغيلي وتوزيع المهام</w:t>
                          </w: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5412DA73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</w:t>
                          </w: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تدريبي.</w:t>
                          </w:r>
                        </w:p>
                        <w:p w14:paraId="72534B23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التقويم.</w:t>
                          </w:r>
                        </w:p>
                      </w:txbxContent>
                    </v:textbox>
                  </v:shape>
                </v:group>
                <v:group id="Group 1246116251" o:spid="_x0000_s1116" style="position:absolute;width:60724;height:19630" coordsize="60724,19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">
                  <v:shape id="Picture 1246116252" o:spid="_x0000_s1117" type="#_x0000_t75" alt="Calendar " style="position:absolute;left:55460;width:5264;height:5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">
                    <v:imagedata r:id="rId65" o:title="Calendar " gain="19661f" blacklevel="22938f"/>
                  </v:shape>
                  <v:shape id="_x0000_s1118" type="#_x0000_t202" style="position:absolute;left:24946;top:198;width:24301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" filled="f" stroked="f">
                    <v:textbox style="mso-fit-shape-to-text:t">
                      <w:txbxContent>
                        <w:p w14:paraId="58E6DEDD" w14:textId="77777777" w:rsidR="00EA4CC5" w:rsidRPr="00F01FA2" w:rsidRDefault="00EA4CC5" w:rsidP="000F51C1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الأولى</w:t>
                          </w:r>
                        </w:p>
                      </w:txbxContent>
                    </v:textbox>
                  </v:shape>
                  <v:shape id="_x0000_s1119" type="#_x0000_t202" style="position:absolute;top:12906;width:45669;height:67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" filled="f" stroked="f">
                    <v:textbox style="mso-fit-shape-to-text:t">
                      <w:txbxContent>
                        <w:p w14:paraId="2C00AB17" w14:textId="2B5B54A8" w:rsidR="00EA4CC5" w:rsidRPr="00F01FA2" w:rsidRDefault="000F51C1" w:rsidP="000F51C1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hyperlink r:id="rId66" w:history="1">
                            <w:r w:rsidR="00EA4CC5" w:rsidRPr="000F51C1">
                              <w:rPr>
                                <w:rStyle w:val="Hyperlink"/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فهم المشاريع التطوعية وتخطيطها</w:t>
                            </w:r>
                          </w:hyperlink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5D9BBA6A" w14:textId="77777777" w:rsidR="00FB756E" w:rsidRDefault="00FB756E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</w:p>
    <w:p w14:paraId="3A4B5F82" w14:textId="77777777" w:rsidR="00A34119" w:rsidRDefault="00A34119" w:rsidP="00D374CF">
      <w:pPr>
        <w:jc w:val="both"/>
        <w:rPr>
          <w:sz w:val="40"/>
          <w:szCs w:val="44"/>
          <w:rtl/>
          <w:lang w:bidi="ar-SY"/>
        </w:rPr>
      </w:pPr>
    </w:p>
    <w:p w14:paraId="789BD763" w14:textId="77777777" w:rsidR="00D90411" w:rsidRPr="00D90411" w:rsidRDefault="00A34119" w:rsidP="00D90411">
      <w:pPr>
        <w:bidi w:val="0"/>
        <w:spacing w:after="160" w:line="259" w:lineRule="auto"/>
        <w:jc w:val="left"/>
        <w:rPr>
          <w:sz w:val="40"/>
          <w:szCs w:val="44"/>
          <w:lang w:val="en-GB" w:bidi="ar-SY"/>
        </w:rPr>
      </w:pPr>
      <w:r>
        <w:rPr>
          <w:sz w:val="40"/>
          <w:szCs w:val="44"/>
          <w:rtl/>
          <w:lang w:bidi="ar-SY"/>
        </w:rPr>
        <w:br w:type="page"/>
      </w:r>
    </w:p>
    <w:p w14:paraId="4869371F" w14:textId="360DA9CB" w:rsidR="00D374CF" w:rsidRDefault="00EA4CC5" w:rsidP="00EA4CC5">
      <w:pPr>
        <w:bidi w:val="0"/>
        <w:spacing w:after="160" w:line="259" w:lineRule="auto"/>
        <w:jc w:val="left"/>
        <w:rPr>
          <w:sz w:val="40"/>
          <w:szCs w:val="44"/>
          <w:rtl/>
          <w:lang w:bidi="ar-SY"/>
        </w:rPr>
      </w:pPr>
      <w:r>
        <w:rPr>
          <w:rFonts w:cs="PT Bold Heading"/>
          <w:noProof/>
          <w:sz w:val="52"/>
          <w:szCs w:val="56"/>
          <w:rtl/>
          <w:lang w:val="ar-SA"/>
        </w:rPr>
        <w:lastRenderedPageBreak/>
        <mc:AlternateContent>
          <mc:Choice Requires="wpg">
            <w:drawing>
              <wp:anchor distT="0" distB="0" distL="114300" distR="114300" simplePos="0" relativeHeight="252066816" behindDoc="0" locked="0" layoutInCell="1" allowOverlap="1" wp14:anchorId="526DD74D" wp14:editId="5BD2187A">
                <wp:simplePos x="0" y="0"/>
                <wp:positionH relativeFrom="column">
                  <wp:posOffset>124358</wp:posOffset>
                </wp:positionH>
                <wp:positionV relativeFrom="paragraph">
                  <wp:posOffset>-468173</wp:posOffset>
                </wp:positionV>
                <wp:extent cx="6072450" cy="7432158"/>
                <wp:effectExtent l="0" t="0" r="5080" b="0"/>
                <wp:wrapNone/>
                <wp:docPr id="175" name="Group 1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2450" cy="7432158"/>
                          <a:chOff x="0" y="0"/>
                          <a:chExt cx="6072450" cy="7432158"/>
                        </a:xfrm>
                      </wpg:grpSpPr>
                      <wpg:grpSp>
                        <wpg:cNvPr id="176" name="Group 176"/>
                        <wpg:cNvGrpSpPr/>
                        <wpg:grpSpPr>
                          <a:xfrm>
                            <a:off x="161909" y="2571750"/>
                            <a:ext cx="5424557" cy="4860408"/>
                            <a:chOff x="-18" y="0"/>
                            <a:chExt cx="5424629" cy="4860753"/>
                          </a:xfrm>
                        </wpg:grpSpPr>
                        <wpg:grpSp>
                          <wpg:cNvPr id="177" name="Group 25"/>
                          <wpg:cNvGrpSpPr/>
                          <wpg:grpSpPr>
                            <a:xfrm>
                              <a:off x="3129973" y="0"/>
                              <a:ext cx="2262396" cy="617936"/>
                              <a:chOff x="3849599" y="0"/>
                              <a:chExt cx="2262396" cy="617936"/>
                            </a:xfrm>
                          </wpg:grpSpPr>
                          <wpg:grpSp>
                            <wpg:cNvPr id="185" name="Group 185"/>
                            <wpg:cNvGrpSpPr/>
                            <wpg:grpSpPr>
                              <a:xfrm>
                                <a:off x="5606227" y="0"/>
                                <a:ext cx="505768" cy="515506"/>
                                <a:chOff x="5606227" y="0"/>
                                <a:chExt cx="505768" cy="515506"/>
                              </a:xfrm>
                            </wpg:grpSpPr>
                            <wps:wsp>
                              <wps:cNvPr id="186" name="Oval 186"/>
                              <wps:cNvSpPr/>
                              <wps:spPr>
                                <a:xfrm>
                                  <a:off x="5606227" y="0"/>
                                  <a:ext cx="505768" cy="51550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168489">
                                    <a:alpha val="75000"/>
                                  </a:srgb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87" name="Picture 187" descr="Target 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 cstate="print">
                                  <a:lum bright="70000" contrast="-70000"/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55">
                                          <a14:imgEffect>
                                            <a14:artisticPhotocopy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5692357" y="81472"/>
                                  <a:ext cx="352560" cy="3525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grpSp>
                          <wps:wsp>
                            <wps:cNvPr id="188" name="TextBox 34"/>
                            <wps:cNvSpPr txBox="1"/>
                            <wps:spPr>
                              <a:xfrm>
                                <a:off x="3849599" y="69892"/>
                                <a:ext cx="1755163" cy="54804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05B1A67" w14:textId="77777777" w:rsidR="00EA4CC5" w:rsidRPr="00BC6FB1" w:rsidRDefault="00EA4CC5" w:rsidP="000F51C1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BC6FB1"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أهداف الجلسة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wpg:grpSp>
                        <wpg:grpSp>
                          <wpg:cNvPr id="189" name="Group 26"/>
                          <wpg:cNvGrpSpPr/>
                          <wpg:grpSpPr>
                            <a:xfrm>
                              <a:off x="-18" y="9939"/>
                              <a:ext cx="2261253" cy="617868"/>
                              <a:chOff x="-18" y="0"/>
                              <a:chExt cx="2261561" cy="618493"/>
                            </a:xfrm>
                          </wpg:grpSpPr>
                          <wps:wsp>
                            <wps:cNvPr id="1451488576" name="Oval 1451488576"/>
                            <wps:cNvSpPr/>
                            <wps:spPr>
                              <a:xfrm>
                                <a:off x="1755775" y="0"/>
                                <a:ext cx="505768" cy="51550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168489">
                                  <a:alpha val="75000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451488577" name="TextBox 34"/>
                            <wps:cNvSpPr txBox="1"/>
                            <wps:spPr>
                              <a:xfrm>
                                <a:off x="-18" y="69894"/>
                                <a:ext cx="1756037" cy="54859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210B677" w14:textId="77777777" w:rsidR="00EA4CC5" w:rsidRPr="00BC6FB1" w:rsidRDefault="00EA4CC5" w:rsidP="000F51C1">
                                  <w:pPr>
                                    <w:jc w:val="center"/>
                                    <w:rPr>
                                      <w:rFonts w:ascii="Adobe Arabic" w:eastAsia="GE Dinar One" w:hAnsi="Adobe Arabic" w:cs="Adobe Arabic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lang w:bidi="ar-SY"/>
                                    </w:rPr>
                                  </w:pPr>
                                  <w:r w:rsidRPr="00BC6FB1">
                                    <w:rPr>
                                      <w:rFonts w:ascii="Adobe Arabic" w:eastAsia="GE Dinar One" w:hAnsi="Adobe Arabic" w:cs="Adobe Arabic" w:hint="cs"/>
                                      <w:b/>
                                      <w:bCs/>
                                      <w:color w:val="000000"/>
                                      <w:kern w:val="24"/>
                                      <w:sz w:val="44"/>
                                      <w:szCs w:val="44"/>
                                      <w:rtl/>
                                      <w:lang w:bidi="ar-SY"/>
                                    </w:rPr>
                                    <w:t>محاور الجلسة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451488578" name="Picture 1451488578" descr="Note 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6" cstate="print">
                                <a:lum bright="70000" contrast="-70000"/>
                                <a:extLst>
                                  <a:ext uri="{BEBA8EAE-BF5A-486C-A8C5-ECC9F3942E4B}">
                                    <a14:imgProps xmlns:a14="http://schemas.microsoft.com/office/drawing/2010/main">
                                      <a14:imgLayer r:embed="rId57">
                                        <a14:imgEffect>
                                          <a14:artisticPhotocopy/>
                                        </a14:imgEffect>
                                      </a14:imgLayer>
                                    </a14:imgProps>
                                  </a:ex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832379" y="63971"/>
                                <a:ext cx="381525" cy="38152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grpSp>
                        <wps:wsp>
                          <wps:cNvPr id="1451488579" name="Text Box 1451488579"/>
                          <wps:cNvSpPr txBox="1"/>
                          <wps:spPr>
                            <a:xfrm>
                              <a:off x="2134505" y="874093"/>
                              <a:ext cx="3290106" cy="39866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634ACED" w14:textId="0FBC5C7E" w:rsidR="00EA4CC5" w:rsidRPr="002C04B9" w:rsidRDefault="000F51C1" w:rsidP="000F51C1">
                                <w:pPr>
                                  <w:pStyle w:val="aa"/>
                                  <w:spacing w:line="276" w:lineRule="auto"/>
                                  <w:jc w:val="left"/>
                                  <w:rPr>
                                    <w:rFonts w:ascii="Sakkal Majalla" w:hAnsi="Sakkal Majalla" w:cs="Sakkal Majalla"/>
                                    <w:sz w:val="34"/>
                                    <w:szCs w:val="34"/>
                                    <w:rtl/>
                                  </w:rPr>
                                </w:pPr>
                                <w:hyperlink r:id="rId67" w:history="1">
                                  <w:r w:rsidR="00EA4CC5" w:rsidRPr="000F51C1">
                                    <w:rPr>
                                      <w:rStyle w:val="Hyperlink"/>
                                      <w:rFonts w:ascii="Sakkal Majalla" w:hAnsi="Sakkal Majalla" w:cs="Sakkal Majalla" w:hint="cs"/>
                                      <w:sz w:val="34"/>
                                      <w:szCs w:val="34"/>
                                      <w:rtl/>
                                    </w:rPr>
                                    <w:t>عند الانتهاء من تنفيذ أنشطة هذه الجلسة التدريبية، سيتمكّن المشاركون من:</w:t>
                                  </w:r>
                                </w:hyperlink>
                              </w:p>
                              <w:p w14:paraId="3DDAD4B2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توضيح أساليب قيادة الفرق التطوّعية وأدوات تحفيزها.</w:t>
                                </w:r>
                              </w:p>
                              <w:p w14:paraId="0F1E7DEB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شرح طرق إدارة التحدّيات والصراعات داخل فريق العمل.</w:t>
                                </w:r>
                              </w:p>
                              <w:p w14:paraId="1FD15E44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تطبيق أدوات قياس الأثر وتقييم النتائج للمشاريع التطوّعية.</w:t>
                                </w:r>
                              </w:p>
                              <w:p w14:paraId="3E1A0B87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تحليل عوامل استدامة المشاريع التطوّعية وآليات تطويرها.</w:t>
                                </w:r>
                              </w:p>
                              <w:p w14:paraId="0839160F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40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تطوير استراتيجيات للتعامل مع الأزمات في بيئة العمل التطوّعي.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1488580" name="Text Box 1451488580"/>
                          <wps:cNvSpPr txBox="1"/>
                          <wps:spPr>
                            <a:xfrm>
                              <a:off x="39606" y="874569"/>
                              <a:ext cx="2216426" cy="333755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110FF307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عصف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ذهني.</w:t>
                                </w:r>
                              </w:p>
                              <w:p w14:paraId="2BEB0226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قيادة الفرق التطوعية و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أساليب 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تحفيزها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71BE44E4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إدارة التحديات والصراعات داخل الفريق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2B65DDE8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قياس الأثر وتقييم النتائج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7DFEE984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استدامة المشاريع التطوعية وتطويرها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.</w:t>
                                </w:r>
                              </w:p>
                              <w:p w14:paraId="37515DCC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نشاط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تدريبي.</w:t>
                                </w:r>
                              </w:p>
                              <w:p w14:paraId="478823DD" w14:textId="77777777" w:rsidR="00EA4CC5" w:rsidRPr="0042208F" w:rsidRDefault="00EA4CC5" w:rsidP="00EA4CC5">
                                <w:pPr>
                                  <w:pStyle w:val="a5"/>
                                  <w:numPr>
                                    <w:ilvl w:val="0"/>
                                    <w:numId w:val="6"/>
                                  </w:numPr>
                                  <w:spacing w:line="276" w:lineRule="auto"/>
                                  <w:rPr>
                                    <w:rFonts w:ascii="Adobe Arabic" w:eastAsia="GE Dinar One" w:hAnsi="Adobe Arabic" w:cs="Adobe Arabic"/>
                                    <w:color w:val="000000"/>
                                    <w:kern w:val="24"/>
                                    <w:sz w:val="36"/>
                                    <w:szCs w:val="36"/>
                                    <w:lang w:bidi="ar-SY"/>
                                  </w:rPr>
                                </w:pPr>
                                <w:r w:rsidRPr="0042208F">
                                  <w:rPr>
                                    <w:rFonts w:ascii="Adobe Arabic" w:eastAsia="GE Dinar One" w:hAnsi="Adobe Arabic" w:cs="Adobe Arabic" w:hint="cs"/>
                                    <w:color w:val="000000"/>
                                    <w:kern w:val="24"/>
                                    <w:sz w:val="36"/>
                                    <w:szCs w:val="36"/>
                                    <w:rtl/>
                                    <w:lang w:bidi="ar-SY"/>
                                  </w:rPr>
                                  <w:t>التقويم.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51488581" name="Group 1451488581"/>
                        <wpg:cNvGrpSpPr/>
                        <wpg:grpSpPr>
                          <a:xfrm>
                            <a:off x="0" y="0"/>
                            <a:ext cx="6072450" cy="1963416"/>
                            <a:chOff x="0" y="0"/>
                            <a:chExt cx="6072450" cy="1963416"/>
                          </a:xfrm>
                        </wpg:grpSpPr>
                        <pic:pic xmlns:pic="http://schemas.openxmlformats.org/drawingml/2006/picture">
                          <pic:nvPicPr>
                            <pic:cNvPr id="1451488582" name="Picture 1451488582" descr="Calendar 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9" cstate="print">
                              <a:lum bright="70000" contrast="-70000"/>
                              <a:extLst>
                                <a:ext uri="{BEBA8EAE-BF5A-486C-A8C5-ECC9F3942E4B}">
                                  <a14:imgProps xmlns:a14="http://schemas.microsoft.com/office/drawing/2010/main">
                                    <a14:imgLayer r:embed="rId60">
                                      <a14:imgEffect>
                                        <a14:artisticPhotocopy/>
                                      </a14:imgEffect>
                                    </a14:imgLayer>
                                  </a14:imgProps>
                                </a:ex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46035" y="0"/>
                              <a:ext cx="526415" cy="5264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51488584" name="TextBox 34"/>
                          <wps:cNvSpPr txBox="1"/>
                          <wps:spPr>
                            <a:xfrm>
                              <a:off x="2494576" y="19867"/>
                              <a:ext cx="2430145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8743799" w14:textId="77777777" w:rsidR="00EA4CC5" w:rsidRPr="00F01FA2" w:rsidRDefault="00EA4CC5" w:rsidP="000F51C1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 w:rsidRPr="00F01FA2"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ascii="Adobe Arabic" w:eastAsia="GE Dinar One" w:hAnsi="Adobe Arabic" w:cs="Adobe Arabic" w:hint="cs"/>
                                    <w:b/>
                                    <w:bCs/>
                                    <w:color w:val="FFFFFF" w:themeColor="background1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451488585" name="TextBox 34"/>
                          <wps:cNvSpPr txBox="1"/>
                          <wps:spPr>
                            <a:xfrm>
                              <a:off x="0" y="1290951"/>
                              <a:ext cx="4566920" cy="67246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D85AE1E" w14:textId="6C0D62A7" w:rsidR="00EA4CC5" w:rsidRPr="00F01FA2" w:rsidRDefault="000F51C1" w:rsidP="000F51C1">
                                <w:pPr>
                                  <w:jc w:val="center"/>
                                  <w:rPr>
                                    <w:rFonts w:ascii="Adobe Arabic" w:eastAsia="GE Dinar One" w:hAnsi="Adobe Arabic" w:cs="Adobe Arabic"/>
                                    <w:b/>
                                    <w:bCs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hyperlink r:id="rId68" w:history="1">
                                  <w:r w:rsidR="00EA4CC5" w:rsidRPr="000F51C1">
                                    <w:rPr>
                                      <w:rStyle w:val="Hyperlink"/>
                                      <w:rFonts w:ascii="Adobe Arabic" w:eastAsia="GE Dinar One" w:hAnsi="Adobe Arabic" w:cs="Adobe Arabic"/>
                                      <w:b/>
                                      <w:bCs/>
                                      <w:kern w:val="24"/>
                                      <w:sz w:val="56"/>
                                      <w:szCs w:val="56"/>
                                      <w:rtl/>
                                      <w:lang w:bidi="ar-SY"/>
                                    </w:rPr>
                                    <w:t>قيادة الفريق وضمان الاستدامة والتأثير</w:t>
                                  </w:r>
                                </w:hyperlink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6DD74D" id="Group 175" o:spid="_x0000_s1120" style="position:absolute;margin-left:9.8pt;margin-top:-36.85pt;width:478.15pt;height:585.2pt;z-index:252066816;mso-position-horizontal-relative:text;mso-position-vertical-relative:text;mso-width-relative:margin;mso-height-relative:margin" coordsize="60724,74321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">
                <v:group id="Group 176" o:spid="_x0000_s1121" style="position:absolute;left:1619;top:25717;width:54245;height:48604" coordorigin="" coordsize="54246,486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9TO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KTyfCRfIxT8AAAD//wMAUEsBAi0AFAAGAAgAAAAhANvh9svuAAAAhQEAABMAAAAAAAAAAAAA&#10;AAAAAAAAAFtDb250ZW50X1R5cGVzXS54bWxQSwECLQAUAAYACAAAACEAWvQsW78AAAAVAQAACwAA&#10;AAAAAAAAAAAAAAAfAQAAX3JlbHMvLnJlbHNQSwECLQAUAAYACAAAACEA82fUzsMAAADcAAAADwAA&#10;AAAAAAAAAAAAAAAHAgAAZHJzL2Rvd25yZXYueG1sUEsFBgAAAAADAAMAtwAAAPcCAAAAAA==&#10;">
                  <v:group id="Group 25" o:spid="_x0000_s1122" style="position:absolute;left:31299;width:22624;height:6179" coordorigin="38495" coordsize="22623,6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">
                    <v:group id="Group 185" o:spid="_x0000_s1123" style="position:absolute;left:56062;width:5057;height:5155" coordorigin="56062" coordsize="5057,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  <v:oval id="Oval 186" o:spid="_x0000_s1124" style="position:absolute;left:56062;width:5057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" fillcolor="#168489" stroked="f" strokeweight="1pt">
                        <v:fill opacity="49087f"/>
                        <v:stroke joinstyle="miter"/>
                      </v:oval>
                      <v:shape id="Picture 187" o:spid="_x0000_s1125" type="#_x0000_t75" alt="Target " style="position:absolute;left:56923;top:814;width:3526;height:3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">
                        <v:imagedata r:id="rId62" o:title="Target " gain="19661f" blacklevel="22938f"/>
                      </v:shape>
                    </v:group>
                    <v:shape id="_x0000_s1126" type="#_x0000_t202" style="position:absolute;left:38495;top:698;width:17552;height:54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" filled="f" stroked="f">
                      <v:textbox style="mso-fit-shape-to-text:t">
                        <w:txbxContent>
                          <w:p w14:paraId="405B1A67" w14:textId="77777777" w:rsidR="00EA4CC5" w:rsidRPr="00BC6FB1" w:rsidRDefault="00EA4CC5" w:rsidP="000F51C1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BC6FB1"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أهداف الجلسة</w:t>
                            </w:r>
                          </w:p>
                        </w:txbxContent>
                      </v:textbox>
                    </v:shape>
                  </v:group>
                  <v:group id="Group 26" o:spid="_x0000_s1127" style="position:absolute;top:99;width:22612;height:6179" coordorigin="" coordsize="22615,6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    <v:oval id="Oval 1451488576" o:spid="_x0000_s1128" style="position:absolute;left:17557;width:5058;height:51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" fillcolor="#168489" stroked="f" strokeweight="1pt">
                      <v:fill opacity="49087f"/>
                      <v:stroke joinstyle="miter"/>
                    </v:oval>
                    <v:shape id="_x0000_s1129" type="#_x0000_t202" style="position:absolute;top:698;width:17560;height:5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" filled="f" stroked="f">
                      <v:textbox style="mso-fit-shape-to-text:t">
                        <w:txbxContent>
                          <w:p w14:paraId="0210B677" w14:textId="77777777" w:rsidR="00EA4CC5" w:rsidRPr="00BC6FB1" w:rsidRDefault="00EA4CC5" w:rsidP="000F51C1">
                            <w:pPr>
                              <w:jc w:val="center"/>
                              <w:rPr>
                                <w:rFonts w:ascii="Adobe Arabic" w:eastAsia="GE Dinar One" w:hAnsi="Adobe Arabic" w:cs="Adobe Arabic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lang w:bidi="ar-SY"/>
                              </w:rPr>
                            </w:pPr>
                            <w:r w:rsidRPr="00BC6FB1">
                              <w:rPr>
                                <w:rFonts w:ascii="Adobe Arabic" w:eastAsia="GE Dinar One" w:hAnsi="Adobe Arabic" w:cs="Adobe Arabic" w:hint="cs"/>
                                <w:b/>
                                <w:bCs/>
                                <w:color w:val="000000"/>
                                <w:kern w:val="24"/>
                                <w:sz w:val="44"/>
                                <w:szCs w:val="44"/>
                                <w:rtl/>
                                <w:lang w:bidi="ar-SY"/>
                              </w:rPr>
                              <w:t>محاور الجلسة</w:t>
                            </w:r>
                          </w:p>
                        </w:txbxContent>
                      </v:textbox>
                    </v:shape>
                    <v:shape id="Picture 1451488578" o:spid="_x0000_s1130" type="#_x0000_t75" alt="Note " style="position:absolute;left:18323;top:639;width:3816;height:38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">
                      <v:imagedata r:id="rId63" o:title="Note " gain="19661f" blacklevel="22938f"/>
                    </v:shape>
                  </v:group>
                  <v:shape id="Text Box 1451488579" o:spid="_x0000_s1131" type="#_x0000_t202" style="position:absolute;left:21345;top:8740;width:32901;height:39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" filled="f" stroked="f" strokeweight=".5pt">
                    <v:textbox>
                      <w:txbxContent>
                        <w:p w14:paraId="5634ACED" w14:textId="0FBC5C7E" w:rsidR="00EA4CC5" w:rsidRPr="002C04B9" w:rsidRDefault="000F51C1" w:rsidP="000F51C1">
                          <w:pPr>
                            <w:pStyle w:val="aa"/>
                            <w:spacing w:line="276" w:lineRule="auto"/>
                            <w:jc w:val="left"/>
                            <w:rPr>
                              <w:rFonts w:ascii="Sakkal Majalla" w:hAnsi="Sakkal Majalla" w:cs="Sakkal Majalla"/>
                              <w:sz w:val="34"/>
                              <w:szCs w:val="34"/>
                              <w:rtl/>
                            </w:rPr>
                          </w:pPr>
                          <w:hyperlink r:id="rId69" w:history="1">
                            <w:r w:rsidR="00EA4CC5" w:rsidRPr="000F51C1">
                              <w:rPr>
                                <w:rStyle w:val="Hyperlink"/>
                                <w:rFonts w:ascii="Sakkal Majalla" w:hAnsi="Sakkal Majalla" w:cs="Sakkal Majalla" w:hint="cs"/>
                                <w:sz w:val="34"/>
                                <w:szCs w:val="34"/>
                                <w:rtl/>
                              </w:rPr>
                              <w:t>عند الانتهاء من تنفيذ أنشطة هذه الجلسة التدريبية، سيتمكّن المشاركون من:</w:t>
                            </w:r>
                          </w:hyperlink>
                        </w:p>
                        <w:p w14:paraId="3DDAD4B2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توضيح أساليب قيادة الفرق التطوّعية وأدوات تحفيزها.</w:t>
                          </w:r>
                        </w:p>
                        <w:p w14:paraId="0F1E7DEB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شرح طرق إدارة التحدّيات والصراعات داخل فريق العمل.</w:t>
                          </w:r>
                        </w:p>
                        <w:p w14:paraId="1FD15E44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تطبيق أدوات قياس الأثر وتقييم النتائج للمشاريع التطوّعية.</w:t>
                          </w:r>
                        </w:p>
                        <w:p w14:paraId="3E1A0B87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تحليل عوامل استدامة المشاريع التطوّعية وآليات تطويرها.</w:t>
                          </w:r>
                        </w:p>
                        <w:p w14:paraId="0839160F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40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تطوير استراتيجيات للتعامل مع الأزمات في بيئة العمل التطوّعي.</w:t>
                          </w:r>
                        </w:p>
                      </w:txbxContent>
                    </v:textbox>
                  </v:shape>
                  <v:shape id="Text Box 1451488580" o:spid="_x0000_s1132" type="#_x0000_t202" style="position:absolute;left:396;top:8745;width:22164;height:33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" filled="f" stroked="f" strokeweight=".5pt">
                    <v:textbox>
                      <w:txbxContent>
                        <w:p w14:paraId="110FF307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</w:t>
                          </w: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عصف</w:t>
                          </w: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ذهني.</w:t>
                          </w:r>
                        </w:p>
                        <w:p w14:paraId="2BEB0226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قيادة الفرق التطوعية و</w:t>
                          </w: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أساليب </w:t>
                          </w: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تحفيزها</w:t>
                          </w: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71BE44E4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إدارة التحديات والصراعات داخل الفريق</w:t>
                          </w: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2B65DDE8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قياس الأثر وتقييم النتائج</w:t>
                          </w: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7DFEE984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استدامة المشاريع التطوعية وتطويرها</w:t>
                          </w: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.</w:t>
                          </w:r>
                        </w:p>
                        <w:p w14:paraId="37515DCC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نشاط</w:t>
                          </w:r>
                          <w:r w:rsidRPr="0042208F"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 xml:space="preserve"> </w:t>
                          </w: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تدريبي.</w:t>
                          </w:r>
                        </w:p>
                        <w:p w14:paraId="478823DD" w14:textId="77777777" w:rsidR="00EA4CC5" w:rsidRPr="0042208F" w:rsidRDefault="00EA4CC5" w:rsidP="00EA4CC5">
                          <w:pPr>
                            <w:pStyle w:val="a5"/>
                            <w:numPr>
                              <w:ilvl w:val="0"/>
                              <w:numId w:val="6"/>
                            </w:numPr>
                            <w:spacing w:line="276" w:lineRule="auto"/>
                            <w:rPr>
                              <w:rFonts w:ascii="Adobe Arabic" w:eastAsia="GE Dinar One" w:hAnsi="Adobe Arabic" w:cs="Adobe Arabic"/>
                              <w:color w:val="000000"/>
                              <w:kern w:val="24"/>
                              <w:sz w:val="36"/>
                              <w:szCs w:val="36"/>
                              <w:lang w:bidi="ar-SY"/>
                            </w:rPr>
                          </w:pPr>
                          <w:r w:rsidRPr="0042208F">
                            <w:rPr>
                              <w:rFonts w:ascii="Adobe Arabic" w:eastAsia="GE Dinar One" w:hAnsi="Adobe Arabic" w:cs="Adobe Arabic" w:hint="cs"/>
                              <w:color w:val="000000"/>
                              <w:kern w:val="24"/>
                              <w:sz w:val="36"/>
                              <w:szCs w:val="36"/>
                              <w:rtl/>
                              <w:lang w:bidi="ar-SY"/>
                            </w:rPr>
                            <w:t>التقويم.</w:t>
                          </w:r>
                        </w:p>
                      </w:txbxContent>
                    </v:textbox>
                  </v:shape>
                </v:group>
                <v:group id="Group 1451488581" o:spid="_x0000_s1133" style="position:absolute;width:60724;height:19634" coordsize="60724,19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">
                  <v:shape id="Picture 1451488582" o:spid="_x0000_s1134" type="#_x0000_t75" alt="Calendar " style="position:absolute;left:55460;width:5264;height:5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">
                    <v:imagedata r:id="rId65" o:title="Calendar " gain="19661f" blacklevel="22938f"/>
                  </v:shape>
                  <v:shape id="_x0000_s1135" type="#_x0000_t202" style="position:absolute;left:24945;top:198;width:24302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" filled="f" stroked="f">
                    <v:textbox style="mso-fit-shape-to-text:t">
                      <w:txbxContent>
                        <w:p w14:paraId="18743799" w14:textId="77777777" w:rsidR="00EA4CC5" w:rsidRPr="00F01FA2" w:rsidRDefault="00EA4CC5" w:rsidP="000F51C1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 w:rsidRPr="00F01FA2"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الجلسة </w:t>
                          </w:r>
                          <w:r>
                            <w:rPr>
                              <w:rFonts w:ascii="Adobe Arabic" w:eastAsia="GE Dinar One" w:hAnsi="Adobe Arabic" w:cs="Adobe Arabic" w:hint="cs"/>
                              <w:b/>
                              <w:bCs/>
                              <w:color w:val="FFFFFF" w:themeColor="background1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الثانية</w:t>
                          </w:r>
                        </w:p>
                      </w:txbxContent>
                    </v:textbox>
                  </v:shape>
                  <v:shape id="_x0000_s1136" type="#_x0000_t202" style="position:absolute;top:12909;width:45669;height:6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" filled="f" stroked="f">
                    <v:textbox style="mso-fit-shape-to-text:t">
                      <w:txbxContent>
                        <w:p w14:paraId="3D85AE1E" w14:textId="6C0D62A7" w:rsidR="00EA4CC5" w:rsidRPr="00F01FA2" w:rsidRDefault="000F51C1" w:rsidP="000F51C1">
                          <w:pPr>
                            <w:jc w:val="center"/>
                            <w:rPr>
                              <w:rFonts w:ascii="Adobe Arabic" w:eastAsia="GE Dinar One" w:hAnsi="Adobe Arabic" w:cs="Adobe Arabic"/>
                              <w:b/>
                              <w:bCs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hyperlink r:id="rId70" w:history="1">
                            <w:r w:rsidR="00EA4CC5" w:rsidRPr="000F51C1">
                              <w:rPr>
                                <w:rStyle w:val="Hyperlink"/>
                                <w:rFonts w:ascii="Adobe Arabic" w:eastAsia="GE Dinar One" w:hAnsi="Adobe Arabic" w:cs="Adobe Arabic"/>
                                <w:b/>
                                <w:bCs/>
                                <w:kern w:val="24"/>
                                <w:sz w:val="56"/>
                                <w:szCs w:val="56"/>
                                <w:rtl/>
                                <w:lang w:bidi="ar-SY"/>
                              </w:rPr>
                              <w:t>قيادة الفريق وضمان الاستدامة والتأثير</w:t>
                            </w:r>
                          </w:hyperlink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sectPr w:rsidR="00D374CF" w:rsidSect="005E1791">
      <w:headerReference w:type="default" r:id="rId71"/>
      <w:footerReference w:type="default" r:id="rId72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69D6D" w14:textId="77777777" w:rsidR="00443708" w:rsidRDefault="00443708" w:rsidP="00F53D08">
      <w:pPr>
        <w:spacing w:line="240" w:lineRule="auto"/>
      </w:pPr>
      <w:r>
        <w:separator/>
      </w:r>
    </w:p>
  </w:endnote>
  <w:endnote w:type="continuationSeparator" w:id="0">
    <w:p w14:paraId="71783903" w14:textId="77777777" w:rsidR="00443708" w:rsidRDefault="00443708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Ming Std L">
    <w:panose1 w:val="00000000000000000000"/>
    <w:charset w:val="80"/>
    <w:family w:val="roman"/>
    <w:notTrueType/>
    <w:pitch w:val="variable"/>
    <w:sig w:usb0="00000203" w:usb1="1A0F1900" w:usb2="00000016" w:usb3="00000000" w:csb0="00120005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GE Dinar One">
    <w:altName w:val="Sakkal Majalla"/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08C95" w14:textId="77777777" w:rsidR="001B4991" w:rsidRDefault="001B499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FFFF" w:themeColor="background1"/>
        <w:rtl/>
      </w:rPr>
      <w:id w:val="-17767782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8BC1F6" w14:textId="77777777" w:rsidR="00DC2CFD" w:rsidRPr="00DC2CFD" w:rsidRDefault="00D90411">
        <w:pPr>
          <w:pStyle w:val="a4"/>
          <w:jc w:val="center"/>
          <w:rPr>
            <w:color w:val="FFFFFF" w:themeColor="background1"/>
          </w:rPr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74624" behindDoc="1" locked="0" layoutInCell="1" allowOverlap="1" wp14:anchorId="5312A90E" wp14:editId="0DEC6FAE">
                  <wp:simplePos x="0" y="0"/>
                  <wp:positionH relativeFrom="page">
                    <wp:align>left</wp:align>
                  </wp:positionH>
                  <wp:positionV relativeFrom="paragraph">
                    <wp:posOffset>-3476625</wp:posOffset>
                  </wp:positionV>
                  <wp:extent cx="7610475" cy="4165382"/>
                  <wp:effectExtent l="0" t="0" r="28575" b="26035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610475" cy="4165382"/>
                            <a:chOff x="-3" y="0"/>
                            <a:chExt cx="7610475" cy="4164747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-3" y="3199911"/>
                              <a:ext cx="7610475" cy="964836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w14:anchorId="147679AB" id="Group 39" o:spid="_x0000_s1026" style="position:absolute;margin-left:0;margin-top:-273.75pt;width:599.25pt;height:328pt;z-index:-251641856;mso-position-horizontal:left;mso-position-horizontal-relative:page;mso-width-relative:margin" coordorigin="" coordsize="76104,41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1999;width:76104;height:9648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7610475,0;7610475,964836;0,964836;0,0" o:connectangles="0,0,0,0,0"/>
                  </v:shape>
                  <w10:wrap anchorx="page"/>
                </v:group>
              </w:pict>
            </mc:Fallback>
          </mc:AlternateContent>
        </w:r>
        <w:r w:rsidR="00DC2CFD" w:rsidRPr="00DC2CFD">
          <w:rPr>
            <w:color w:val="FFFFFF" w:themeColor="background1"/>
          </w:rPr>
          <w:fldChar w:fldCharType="begin"/>
        </w:r>
        <w:r w:rsidR="00DC2CFD" w:rsidRPr="00DC2CFD">
          <w:rPr>
            <w:color w:val="FFFFFF" w:themeColor="background1"/>
          </w:rPr>
          <w:instrText xml:space="preserve"> PAGE   \* MERGEFORMAT </w:instrText>
        </w:r>
        <w:r w:rsidR="00DC2CFD" w:rsidRPr="00DC2CFD">
          <w:rPr>
            <w:color w:val="FFFFFF" w:themeColor="background1"/>
          </w:rPr>
          <w:fldChar w:fldCharType="separate"/>
        </w:r>
        <w:r w:rsidR="00DC2CFD" w:rsidRPr="00DC2CFD">
          <w:rPr>
            <w:noProof/>
            <w:color w:val="FFFFFF" w:themeColor="background1"/>
          </w:rPr>
          <w:t>2</w:t>
        </w:r>
        <w:r w:rsidR="00DC2CFD" w:rsidRPr="00DC2CFD">
          <w:rPr>
            <w:noProof/>
            <w:color w:val="FFFFFF" w:themeColor="background1"/>
          </w:rPr>
          <w:fldChar w:fldCharType="end"/>
        </w:r>
      </w:p>
    </w:sdtContent>
  </w:sdt>
  <w:p w14:paraId="6A9CEAFB" w14:textId="77777777" w:rsidR="00DC2CFD" w:rsidRPr="00DC2CFD" w:rsidRDefault="00DC2CFD">
    <w:pPr>
      <w:pStyle w:val="a4"/>
      <w:rPr>
        <w:color w:val="FFFFFF" w:themeColor="background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25B6B" w14:textId="77777777" w:rsidR="001B4991" w:rsidRDefault="001B4991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FFFFFF" w:themeColor="background1"/>
        <w:rtl/>
      </w:rPr>
      <w:id w:val="-8554182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224348" w14:textId="77777777" w:rsidR="0046609B" w:rsidRPr="00DC2CFD" w:rsidRDefault="0046609B">
        <w:pPr>
          <w:pStyle w:val="a4"/>
          <w:jc w:val="center"/>
          <w:rPr>
            <w:color w:val="FFFFFF" w:themeColor="background1"/>
          </w:rPr>
        </w:pPr>
        <w:r w:rsidRPr="00DC2CFD">
          <w:rPr>
            <w:color w:val="FFFFFF" w:themeColor="background1"/>
          </w:rPr>
          <w:fldChar w:fldCharType="begin"/>
        </w:r>
        <w:r w:rsidRPr="00DC2CFD">
          <w:rPr>
            <w:color w:val="FFFFFF" w:themeColor="background1"/>
          </w:rPr>
          <w:instrText xml:space="preserve"> PAGE   \* MERGEFORMAT </w:instrText>
        </w:r>
        <w:r w:rsidRPr="00DC2CFD">
          <w:rPr>
            <w:color w:val="FFFFFF" w:themeColor="background1"/>
          </w:rPr>
          <w:fldChar w:fldCharType="separate"/>
        </w:r>
        <w:r w:rsidRPr="00DC2CFD">
          <w:rPr>
            <w:noProof/>
            <w:color w:val="FFFFFF" w:themeColor="background1"/>
          </w:rPr>
          <w:t>2</w:t>
        </w:r>
        <w:r w:rsidRPr="00DC2CFD">
          <w:rPr>
            <w:noProof/>
            <w:color w:val="FFFFFF" w:themeColor="background1"/>
          </w:rPr>
          <w:fldChar w:fldCharType="end"/>
        </w:r>
      </w:p>
    </w:sdtContent>
  </w:sdt>
  <w:p w14:paraId="337C09AF" w14:textId="77777777" w:rsidR="0046609B" w:rsidRPr="00DC2CFD" w:rsidRDefault="0046609B">
    <w:pPr>
      <w:pStyle w:val="a4"/>
      <w:rPr>
        <w:color w:val="FFFFFF" w:themeColor="background1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A067B" w14:textId="02F7CB0D" w:rsidR="0046609B" w:rsidRPr="00DC2CFD" w:rsidRDefault="001B4991">
    <w:pPr>
      <w:pStyle w:val="a4"/>
      <w:jc w:val="center"/>
      <w:rPr>
        <w:color w:val="FFFFFF" w:themeColor="background1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7C4710BD" wp14:editId="7B4EFF81">
              <wp:simplePos x="0" y="0"/>
              <wp:positionH relativeFrom="column">
                <wp:posOffset>-443306</wp:posOffset>
              </wp:positionH>
              <wp:positionV relativeFrom="paragraph">
                <wp:posOffset>142875</wp:posOffset>
              </wp:positionV>
              <wp:extent cx="1323975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239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1279AB" w14:textId="77777777" w:rsidR="001B4991" w:rsidRPr="00DB65F9" w:rsidRDefault="001B4991" w:rsidP="001B499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2"/>
                              <w:lang w:bidi="ar-JO"/>
                            </w:rPr>
                          </w:pPr>
                          <w:r w:rsidRPr="00DB65F9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2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4710BD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137" type="#_x0000_t202" style="position:absolute;left:0;text-align:left;margin-left:-34.9pt;margin-top:11.25pt;width:104.25pt;height:2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" filled="f" stroked="f" strokeweight=".5pt">
              <v:textbox>
                <w:txbxContent>
                  <w:p w14:paraId="421279AB" w14:textId="77777777" w:rsidR="001B4991" w:rsidRPr="00DB65F9" w:rsidRDefault="001B4991" w:rsidP="001B499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2"/>
                        <w:lang w:bidi="ar-JO"/>
                      </w:rPr>
                    </w:pPr>
                    <w:r w:rsidRPr="00DB65F9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2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sdt>
      <w:sdtPr>
        <w:rPr>
          <w:color w:val="FFFFFF" w:themeColor="background1"/>
          <w:rtl/>
        </w:rPr>
        <w:id w:val="-67695998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6609B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84864" behindDoc="1" locked="0" layoutInCell="1" allowOverlap="1" wp14:anchorId="5DAC6063" wp14:editId="719AC349">
                  <wp:simplePos x="0" y="0"/>
                  <wp:positionH relativeFrom="page">
                    <wp:align>left</wp:align>
                  </wp:positionH>
                  <wp:positionV relativeFrom="paragraph">
                    <wp:posOffset>-3476625</wp:posOffset>
                  </wp:positionV>
                  <wp:extent cx="7610475" cy="4165382"/>
                  <wp:effectExtent l="0" t="0" r="28575" b="26035"/>
                  <wp:wrapNone/>
                  <wp:docPr id="1181034347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610475" cy="4165382"/>
                            <a:chOff x="-3" y="0"/>
                            <a:chExt cx="7610475" cy="4164747"/>
                          </a:xfrm>
                        </wpg:grpSpPr>
                        <wps:wsp>
                          <wps:cNvPr id="933373865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1850269" name="شكل حر 769906"/>
                          <wps:cNvSpPr/>
                          <wps:spPr>
                            <a:xfrm rot="10800000">
                              <a:off x="-3" y="3199911"/>
                              <a:ext cx="7610475" cy="964836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w14:anchorId="6F580EB5" id="Group 39" o:spid="_x0000_s1026" style="position:absolute;margin-left:0;margin-top:-273.75pt;width:599.25pt;height:328pt;z-index:-251631616;mso-position-horizontal:left;mso-position-horizontal-relative:page;mso-width-relative:margin" coordorigin="" coordsize="76104,41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1999;width:76104;height:9648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" path="m,l7551420,r,945515l,945515,,xe" fillcolor="#168489" strokecolor="#168489" strokeweight="1pt">
                    <v:stroke joinstyle="miter"/>
                    <v:path arrowok="t" o:connecttype="custom" o:connectlocs="0,0;7610475,0;7610475,964836;0,964836;0,0" o:connectangles="0,0,0,0,0"/>
                  </v:shape>
                  <w10:wrap anchorx="page"/>
                </v:group>
              </w:pict>
            </mc:Fallback>
          </mc:AlternateContent>
        </w:r>
        <w:r w:rsidR="0046609B" w:rsidRPr="00DC2CFD">
          <w:rPr>
            <w:color w:val="FFFFFF" w:themeColor="background1"/>
          </w:rPr>
          <w:fldChar w:fldCharType="begin"/>
        </w:r>
        <w:r w:rsidR="0046609B" w:rsidRPr="00DC2CFD">
          <w:rPr>
            <w:color w:val="FFFFFF" w:themeColor="background1"/>
          </w:rPr>
          <w:instrText xml:space="preserve"> PAGE   \* MERGEFORMAT </w:instrText>
        </w:r>
        <w:r w:rsidR="0046609B" w:rsidRPr="00DC2CFD">
          <w:rPr>
            <w:color w:val="FFFFFF" w:themeColor="background1"/>
          </w:rPr>
          <w:fldChar w:fldCharType="separate"/>
        </w:r>
        <w:r w:rsidR="0046609B" w:rsidRPr="00DC2CFD">
          <w:rPr>
            <w:noProof/>
            <w:color w:val="FFFFFF" w:themeColor="background1"/>
          </w:rPr>
          <w:t>2</w:t>
        </w:r>
        <w:r w:rsidR="0046609B" w:rsidRPr="00DC2CFD">
          <w:rPr>
            <w:noProof/>
            <w:color w:val="FFFFFF" w:themeColor="background1"/>
          </w:rPr>
          <w:fldChar w:fldCharType="end"/>
        </w:r>
      </w:sdtContent>
    </w:sdt>
  </w:p>
  <w:p w14:paraId="60B7880E" w14:textId="05BEC77D" w:rsidR="0046609B" w:rsidRPr="00DC2CFD" w:rsidRDefault="001B4991">
    <w:pPr>
      <w:pStyle w:val="a4"/>
      <w:rPr>
        <w:color w:val="FFFFFF" w:themeColor="background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 wp14:anchorId="14C1D801" wp14:editId="3A7564DC">
              <wp:simplePos x="0" y="0"/>
              <wp:positionH relativeFrom="column">
                <wp:posOffset>-527050</wp:posOffset>
              </wp:positionH>
              <wp:positionV relativeFrom="page">
                <wp:posOffset>10362235</wp:posOffset>
              </wp:positionV>
              <wp:extent cx="1377950" cy="282575"/>
              <wp:effectExtent l="0" t="0" r="0" b="3175"/>
              <wp:wrapNone/>
              <wp:docPr id="685588217" name="مستطيل 6855882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7950" cy="282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F1E54B" w14:textId="77777777" w:rsidR="001B4991" w:rsidRPr="007C020A" w:rsidRDefault="001B4991" w:rsidP="001B4991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4C1D801" id="مستطيل 685588217" o:spid="_x0000_s1138" style="position:absolute;left:0;text-align:left;margin-left:-41.5pt;margin-top:815.9pt;width:108.5pt;height:22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" filled="f" stroked="f" strokeweight="1pt">
              <v:textbox>
                <w:txbxContent>
                  <w:p w14:paraId="78F1E54B" w14:textId="77777777" w:rsidR="001B4991" w:rsidRPr="007C020A" w:rsidRDefault="001B4991" w:rsidP="001B4991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  <w10:wrap anchory="page"/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3D37CCF1" wp14:editId="1743AE4D">
              <wp:simplePos x="0" y="0"/>
              <wp:positionH relativeFrom="column">
                <wp:posOffset>3707765</wp:posOffset>
              </wp:positionH>
              <wp:positionV relativeFrom="paragraph">
                <wp:posOffset>336220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7B92B88" w14:textId="77777777" w:rsidR="001B4991" w:rsidRPr="00DC31A5" w:rsidRDefault="001B4991" w:rsidP="001B499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25C7D84D" w14:textId="77777777" w:rsidR="001B4991" w:rsidRPr="00DC31A5" w:rsidRDefault="001B4991" w:rsidP="001B499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7EC1B7EB" w14:textId="77777777" w:rsidR="001B4991" w:rsidRPr="00DC31A5" w:rsidRDefault="001B4991" w:rsidP="001B499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68B9AA2E" w14:textId="77777777" w:rsidR="001B4991" w:rsidRPr="00DC31A5" w:rsidRDefault="001B4991" w:rsidP="001B499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35C291A2" w14:textId="77777777" w:rsidR="001B4991" w:rsidRDefault="001B4991" w:rsidP="001B499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0459D56A" w14:textId="77777777" w:rsidR="001B4991" w:rsidRPr="00DC31A5" w:rsidRDefault="001B4991" w:rsidP="001B4991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D37CCF1" id="مستطيل 38" o:spid="_x0000_s1139" style="position:absolute;left:0;text-align:left;margin-left:291.95pt;margin-top:26.45pt;width:186.95pt;height:110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0QsdgIAAEk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" filled="f" stroked="f" strokeweight="1pt">
              <v:textbox>
                <w:txbxContent>
                  <w:p w14:paraId="47B92B88" w14:textId="77777777" w:rsidR="001B4991" w:rsidRPr="00DC31A5" w:rsidRDefault="001B4991" w:rsidP="001B499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25C7D84D" w14:textId="77777777" w:rsidR="001B4991" w:rsidRPr="00DC31A5" w:rsidRDefault="001B4991" w:rsidP="001B499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7EC1B7EB" w14:textId="77777777" w:rsidR="001B4991" w:rsidRPr="00DC31A5" w:rsidRDefault="001B4991" w:rsidP="001B499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68B9AA2E" w14:textId="77777777" w:rsidR="001B4991" w:rsidRPr="00DC31A5" w:rsidRDefault="001B4991" w:rsidP="001B499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35C291A2" w14:textId="77777777" w:rsidR="001B4991" w:rsidRDefault="001B4991" w:rsidP="001B499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0459D56A" w14:textId="77777777" w:rsidR="001B4991" w:rsidRPr="00DC31A5" w:rsidRDefault="001B4991" w:rsidP="001B4991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0073" w14:textId="77777777" w:rsidR="00443708" w:rsidRDefault="00443708" w:rsidP="00F53D08">
      <w:pPr>
        <w:spacing w:line="240" w:lineRule="auto"/>
      </w:pPr>
      <w:r>
        <w:separator/>
      </w:r>
    </w:p>
  </w:footnote>
  <w:footnote w:type="continuationSeparator" w:id="0">
    <w:p w14:paraId="5CDDCE4C" w14:textId="77777777" w:rsidR="00443708" w:rsidRDefault="00443708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95C72" w14:textId="77777777" w:rsidR="001B4991" w:rsidRDefault="001B499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376BB" w14:textId="77777777" w:rsidR="00E4514E" w:rsidRDefault="00E4514E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0A8E8BBE" wp14:editId="1993B85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5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8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36C79610" id="Group 2" o:spid="_x0000_s1026" alt="&quot;&quot;" style="position:absolute;margin-left:561.1pt;margin-top:0;width:612.3pt;height:792.05pt;z-index:251667456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Ariim95AkAAPw2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" filled="f" stroked="f" strokeweight="1pt"/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0A348" w14:textId="77777777" w:rsidR="001B4991" w:rsidRDefault="001B4991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DEA1F" w14:textId="77777777" w:rsidR="00E4514E" w:rsidRDefault="00D90411">
    <w:pPr>
      <w:pStyle w:val="a3"/>
    </w:pPr>
    <w:r w:rsidRPr="00BC6FB1">
      <w:rPr>
        <w:noProof/>
        <w:lang w:bidi="ar-EG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428527C6" wp14:editId="0953AE4D">
              <wp:simplePos x="0" y="0"/>
              <wp:positionH relativeFrom="margin">
                <wp:posOffset>-1334770</wp:posOffset>
              </wp:positionH>
              <wp:positionV relativeFrom="paragraph">
                <wp:posOffset>-456565</wp:posOffset>
              </wp:positionV>
              <wp:extent cx="8236585" cy="2700021"/>
              <wp:effectExtent l="0" t="0" r="12065" b="24130"/>
              <wp:wrapNone/>
              <wp:docPr id="1427915141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36585" cy="2700021"/>
                        <a:chOff x="0" y="0"/>
                        <a:chExt cx="8236585" cy="2700021"/>
                      </a:xfrm>
                    </wpg:grpSpPr>
                    <wpg:grpSp>
                      <wpg:cNvPr id="1853064769" name="Group 1853064769"/>
                      <wpg:cNvGrpSpPr/>
                      <wpg:grpSpPr>
                        <a:xfrm>
                          <a:off x="268288" y="0"/>
                          <a:ext cx="7700010" cy="2700021"/>
                          <a:chOff x="268288" y="0"/>
                          <a:chExt cx="7023335" cy="2700343"/>
                        </a:xfrm>
                      </wpg:grpSpPr>
                      <wps:wsp>
                        <wps:cNvPr id="1518501991" name="Rectangle 1518501991"/>
                        <wps:cNvSpPr/>
                        <wps:spPr>
                          <a:xfrm>
                            <a:off x="404270" y="0"/>
                            <a:ext cx="6887353" cy="122251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021528376" name="Rectangle 2021528376"/>
                        <wps:cNvSpPr/>
                        <wps:spPr>
                          <a:xfrm>
                            <a:off x="5995027" y="0"/>
                            <a:ext cx="1296144" cy="2700343"/>
                          </a:xfrm>
                          <a:prstGeom prst="rect">
                            <a:avLst/>
                          </a:prstGeom>
                          <a:solidFill>
                            <a:srgbClr val="168489">
                              <a:alpha val="75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05821213" name="Rectangle 1105821213"/>
                        <wps:cNvSpPr/>
                        <wps:spPr>
                          <a:xfrm>
                            <a:off x="268288" y="1221783"/>
                            <a:ext cx="661781" cy="14325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1363270975" name="Rectangle: Rounded Corners 1363270975"/>
                      <wps:cNvSpPr/>
                      <wps:spPr>
                        <a:xfrm rot="16200000" flipH="1">
                          <a:off x="4095750" y="-1440814"/>
                          <a:ext cx="45085" cy="8236585"/>
                        </a:xfrm>
                        <a:prstGeom prst="roundRect">
                          <a:avLst/>
                        </a:pr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2CDFDD24" id="Group 8" o:spid="_x0000_s1026" style="position:absolute;margin-left:-105.1pt;margin-top:-35.95pt;width:648.55pt;height:212.6pt;z-index:251672576;mso-position-horizontal-relative:margin" coordsize="82365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">
              <v:group id="Group 1853064769" o:spid="_x0000_s1027" style="position:absolute;left:2682;width:77000;height:27000" coordorigin="2682" coordsize="70233,27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">
                <v:rect id="Rectangle 1518501991" o:spid="_x0000_s1028" style="position:absolute;left:4042;width:68874;height:12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" fillcolor="#a5a5a5 [2092]" stroked="f" strokeweight="1pt">
                  <v:fill opacity="49087f"/>
                </v:rect>
                <v:rect id="Rectangle 2021528376" o:spid="_x0000_s1029" style="position:absolute;left:59950;width:12961;height:27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" fillcolor="#168489" stroked="f" strokeweight="1pt">
                  <v:fill opacity="49087f"/>
                </v:rect>
                <v:rect id="Rectangle 1105821213" o:spid="_x0000_s1030" style="position:absolute;left:2682;top:12217;width:6618;height:143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" fillcolor="#a5a5a5 [2092]" stroked="f" strokeweight="1pt">
                  <v:fill opacity="49087f"/>
                </v:rect>
              </v:group>
              <v:roundrect id="Rectangle: Rounded Corners 1363270975" o:spid="_x0000_s1031" style="position:absolute;left:40957;top:-14408;width:451;height:82365;rotation:90;flip:x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" fillcolor="#168489" strokecolor="#168489" strokeweight="1pt">
                <v:stroke joinstyle="miter"/>
              </v:roundrect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A526B81" wp14:editId="76F32228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0" b="0"/>
              <wp:wrapNone/>
              <wp:docPr id="1551662054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C063ECD" id="Rectangle 28" o:spid="_x0000_s1026" style="position:absolute;margin-left:-71.25pt;margin-top:-36pt;width:612pt;height:11in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" filled="f" stroked="f" strokeweight="1pt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AF158" w14:textId="77777777" w:rsidR="0046609B" w:rsidRDefault="0046609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7240C1" wp14:editId="022B1F6F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0" b="0"/>
              <wp:wrapNone/>
              <wp:docPr id="300891480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86CD50A" id="Rectangle 28" o:spid="_x0000_s1026" style="position:absolute;margin-left:-71.25pt;margin-top:-36pt;width:612pt;height:11in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" filled="f" stroked="f" strokeweight="1pt"/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7D487" w14:textId="77777777" w:rsidR="0046609B" w:rsidRDefault="0046609B">
    <w:pPr>
      <w:pStyle w:val="a3"/>
    </w:pPr>
    <w:r w:rsidRPr="00BC6FB1">
      <w:rPr>
        <w:noProof/>
        <w:lang w:bidi="ar-EG"/>
      </w:rPr>
      <mc:AlternateContent>
        <mc:Choice Requires="wpg">
          <w:drawing>
            <wp:anchor distT="0" distB="0" distL="114300" distR="114300" simplePos="0" relativeHeight="251682816" behindDoc="0" locked="0" layoutInCell="1" allowOverlap="1" wp14:anchorId="4B618757" wp14:editId="77920047">
              <wp:simplePos x="0" y="0"/>
              <wp:positionH relativeFrom="margin">
                <wp:posOffset>-1334770</wp:posOffset>
              </wp:positionH>
              <wp:positionV relativeFrom="paragraph">
                <wp:posOffset>-456565</wp:posOffset>
              </wp:positionV>
              <wp:extent cx="8236585" cy="2700021"/>
              <wp:effectExtent l="0" t="0" r="12065" b="24130"/>
              <wp:wrapNone/>
              <wp:docPr id="401060902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36585" cy="2700021"/>
                        <a:chOff x="0" y="0"/>
                        <a:chExt cx="8236585" cy="2700021"/>
                      </a:xfrm>
                    </wpg:grpSpPr>
                    <wpg:grpSp>
                      <wpg:cNvPr id="728546656" name="Group 728546656"/>
                      <wpg:cNvGrpSpPr/>
                      <wpg:grpSpPr>
                        <a:xfrm>
                          <a:off x="268288" y="0"/>
                          <a:ext cx="7700010" cy="2700021"/>
                          <a:chOff x="268288" y="0"/>
                          <a:chExt cx="7023335" cy="2700343"/>
                        </a:xfrm>
                      </wpg:grpSpPr>
                      <wps:wsp>
                        <wps:cNvPr id="684437785" name="Rectangle 684437785"/>
                        <wps:cNvSpPr/>
                        <wps:spPr>
                          <a:xfrm>
                            <a:off x="404270" y="0"/>
                            <a:ext cx="6887353" cy="122251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49334200" name="Rectangle 949334200"/>
                        <wps:cNvSpPr/>
                        <wps:spPr>
                          <a:xfrm>
                            <a:off x="5995027" y="0"/>
                            <a:ext cx="1296144" cy="2700343"/>
                          </a:xfrm>
                          <a:prstGeom prst="rect">
                            <a:avLst/>
                          </a:prstGeom>
                          <a:solidFill>
                            <a:srgbClr val="168489">
                              <a:alpha val="75000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981364558" name="Rectangle 1981364558"/>
                        <wps:cNvSpPr/>
                        <wps:spPr>
                          <a:xfrm>
                            <a:off x="268288" y="1221783"/>
                            <a:ext cx="661781" cy="14325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  <a:alpha val="74902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grpSp>
                    <wps:wsp>
                      <wps:cNvPr id="589784036" name="Rectangle: Rounded Corners 589784036"/>
                      <wps:cNvSpPr/>
                      <wps:spPr>
                        <a:xfrm rot="16200000" flipH="1">
                          <a:off x="4095750" y="-1440814"/>
                          <a:ext cx="45085" cy="8236585"/>
                        </a:xfrm>
                        <a:prstGeom prst="roundRect">
                          <a:avLst/>
                        </a:pr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6224F4B2" id="Group 8" o:spid="_x0000_s1026" style="position:absolute;margin-left:-105.1pt;margin-top:-35.95pt;width:648.55pt;height:212.6pt;z-index:251682816;mso-position-horizontal-relative:margin" coordsize="82365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">
              <v:group id="Group 728546656" o:spid="_x0000_s1027" style="position:absolute;left:2682;width:77000;height:27000" coordorigin="2682" coordsize="70233,27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">
                <v:rect id="Rectangle 684437785" o:spid="_x0000_s1028" style="position:absolute;left:4042;width:68874;height:122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" fillcolor="#a5a5a5 [2092]" stroked="f" strokeweight="1pt">
                  <v:fill opacity="49087f"/>
                </v:rect>
                <v:rect id="Rectangle 949334200" o:spid="_x0000_s1029" style="position:absolute;left:59950;width:12961;height:27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" fillcolor="#168489" stroked="f" strokeweight="1pt">
                  <v:fill opacity="49087f"/>
                </v:rect>
                <v:rect id="Rectangle 1981364558" o:spid="_x0000_s1030" style="position:absolute;left:2682;top:12217;width:6618;height:143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" fillcolor="#a5a5a5 [2092]" stroked="f" strokeweight="1pt">
                  <v:fill opacity="49087f"/>
                </v:rect>
              </v:group>
              <v:roundrect id="Rectangle: Rounded Corners 589784036" o:spid="_x0000_s1031" style="position:absolute;left:40957;top:-14408;width:451;height:82365;rotation:90;flip:x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" fillcolor="#168489" strokecolor="#168489" strokeweight="1pt">
                <v:stroke joinstyle="miter"/>
              </v:roundrect>
              <w10:wrap anchorx="margin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3721954F" wp14:editId="1E69D8BC">
              <wp:simplePos x="0" y="0"/>
              <wp:positionH relativeFrom="column">
                <wp:posOffset>-904875</wp:posOffset>
              </wp:positionH>
              <wp:positionV relativeFrom="paragraph">
                <wp:posOffset>-457200</wp:posOffset>
              </wp:positionV>
              <wp:extent cx="7772400" cy="10058400"/>
              <wp:effectExtent l="0" t="0" r="0" b="0"/>
              <wp:wrapNone/>
              <wp:docPr id="1892477704" name="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0058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71FED66" id="Rectangle 28" o:spid="_x0000_s1026" style="position:absolute;margin-left:-71.25pt;margin-top:-36pt;width:612pt;height:11in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" filled="f" stroked="f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99.85pt;height:373.5pt" o:bullet="t">
        <v:imagedata r:id="rId1" o:title="Picture1"/>
      </v:shape>
    </w:pict>
  </w:numPicBullet>
  <w:numPicBullet w:numPicBulletId="1">
    <w:pict>
      <v:shape id="_x0000_i1037" type="#_x0000_t75" style="width:409.5pt;height:409.5pt" o:bullet="t">
        <v:imagedata r:id="rId2" o:title="436303"/>
      </v:shape>
    </w:pict>
  </w:numPicBullet>
  <w:abstractNum w:abstractNumId="0" w15:restartNumberingAfterBreak="0">
    <w:nsid w:val="07C425B4"/>
    <w:multiLevelType w:val="hybridMultilevel"/>
    <w:tmpl w:val="5B542EDC"/>
    <w:lvl w:ilvl="0" w:tplc="266ED050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106FF"/>
    <w:multiLevelType w:val="hybridMultilevel"/>
    <w:tmpl w:val="34C0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D38FD"/>
    <w:multiLevelType w:val="hybridMultilevel"/>
    <w:tmpl w:val="7DB04360"/>
    <w:lvl w:ilvl="0" w:tplc="B7F01982">
      <w:start w:val="8"/>
      <w:numFmt w:val="bullet"/>
      <w:lvlText w:val=""/>
      <w:lvlPicBulletId w:val="1"/>
      <w:lvlJc w:val="left"/>
      <w:pPr>
        <w:ind w:left="510" w:hanging="510"/>
      </w:pPr>
      <w:rPr>
        <w:rFonts w:ascii="Symbol" w:eastAsia="Adobe Ming Std L" w:hAnsi="Symbol" w:hint="default"/>
        <w:color w:val="auto"/>
        <w:sz w:val="36"/>
        <w:szCs w:val="36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0A15C7"/>
    <w:multiLevelType w:val="hybridMultilevel"/>
    <w:tmpl w:val="42ECD9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45567974">
      <w:numFmt w:val="bullet"/>
      <w:lvlText w:val="-"/>
      <w:lvlJc w:val="left"/>
      <w:pPr>
        <w:ind w:left="1080" w:hanging="360"/>
      </w:pPr>
      <w:rPr>
        <w:rFonts w:ascii="Sakkal Majalla" w:eastAsia="Calibri" w:hAnsi="Sakkal Majalla" w:cs="Sakkal Majalla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AE108B"/>
    <w:multiLevelType w:val="hybridMultilevel"/>
    <w:tmpl w:val="D410F196"/>
    <w:lvl w:ilvl="0" w:tplc="42D8C848">
      <w:start w:val="8"/>
      <w:numFmt w:val="bullet"/>
      <w:lvlText w:val=""/>
      <w:lvlPicBulletId w:val="1"/>
      <w:lvlJc w:val="left"/>
      <w:pPr>
        <w:ind w:left="576" w:hanging="576"/>
      </w:pPr>
      <w:rPr>
        <w:rFonts w:ascii="Symbol" w:eastAsia="Adobe Ming Std L" w:hAnsi="Symbol" w:hint="default"/>
        <w:color w:val="auto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34834587">
    <w:abstractNumId w:val="4"/>
  </w:num>
  <w:num w:numId="2" w16cid:durableId="1422525028">
    <w:abstractNumId w:val="1"/>
  </w:num>
  <w:num w:numId="3" w16cid:durableId="1676304990">
    <w:abstractNumId w:val="1"/>
  </w:num>
  <w:num w:numId="4" w16cid:durableId="876237233">
    <w:abstractNumId w:val="0"/>
  </w:num>
  <w:num w:numId="5" w16cid:durableId="540244483">
    <w:abstractNumId w:val="0"/>
  </w:num>
  <w:num w:numId="6" w16cid:durableId="41878035">
    <w:abstractNumId w:val="6"/>
  </w:num>
  <w:num w:numId="7" w16cid:durableId="118842212">
    <w:abstractNumId w:val="3"/>
  </w:num>
  <w:num w:numId="8" w16cid:durableId="2113552446">
    <w:abstractNumId w:val="5"/>
  </w:num>
  <w:num w:numId="9" w16cid:durableId="13934480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1E6"/>
    <w:rsid w:val="00012709"/>
    <w:rsid w:val="00015BA6"/>
    <w:rsid w:val="000175C5"/>
    <w:rsid w:val="00017C30"/>
    <w:rsid w:val="000247F2"/>
    <w:rsid w:val="00026EBD"/>
    <w:rsid w:val="00031285"/>
    <w:rsid w:val="00040B1C"/>
    <w:rsid w:val="00052041"/>
    <w:rsid w:val="00057FFB"/>
    <w:rsid w:val="0006418D"/>
    <w:rsid w:val="000724CA"/>
    <w:rsid w:val="00075B3B"/>
    <w:rsid w:val="0007723F"/>
    <w:rsid w:val="00085163"/>
    <w:rsid w:val="00090487"/>
    <w:rsid w:val="000B4041"/>
    <w:rsid w:val="000C4B58"/>
    <w:rsid w:val="000F51C1"/>
    <w:rsid w:val="000F65A1"/>
    <w:rsid w:val="001101A0"/>
    <w:rsid w:val="001239F5"/>
    <w:rsid w:val="0013146F"/>
    <w:rsid w:val="00141D18"/>
    <w:rsid w:val="00146067"/>
    <w:rsid w:val="00150A53"/>
    <w:rsid w:val="0016326C"/>
    <w:rsid w:val="00194181"/>
    <w:rsid w:val="00195C1F"/>
    <w:rsid w:val="001B4991"/>
    <w:rsid w:val="001D1A3B"/>
    <w:rsid w:val="001D350A"/>
    <w:rsid w:val="001F0B9B"/>
    <w:rsid w:val="002021EF"/>
    <w:rsid w:val="00206D6C"/>
    <w:rsid w:val="0021196B"/>
    <w:rsid w:val="0022035D"/>
    <w:rsid w:val="00226469"/>
    <w:rsid w:val="00235BF7"/>
    <w:rsid w:val="00283647"/>
    <w:rsid w:val="0028392F"/>
    <w:rsid w:val="002A1158"/>
    <w:rsid w:val="002C1700"/>
    <w:rsid w:val="002D301E"/>
    <w:rsid w:val="002E6293"/>
    <w:rsid w:val="002F58A5"/>
    <w:rsid w:val="003000E6"/>
    <w:rsid w:val="00305CD1"/>
    <w:rsid w:val="0032182E"/>
    <w:rsid w:val="00351640"/>
    <w:rsid w:val="00351BFB"/>
    <w:rsid w:val="0035503C"/>
    <w:rsid w:val="00363F3E"/>
    <w:rsid w:val="0036611D"/>
    <w:rsid w:val="0037091C"/>
    <w:rsid w:val="00372687"/>
    <w:rsid w:val="00383BA6"/>
    <w:rsid w:val="00394764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3938"/>
    <w:rsid w:val="00434D3A"/>
    <w:rsid w:val="00440E77"/>
    <w:rsid w:val="00443708"/>
    <w:rsid w:val="00451C2C"/>
    <w:rsid w:val="004551E6"/>
    <w:rsid w:val="0046609B"/>
    <w:rsid w:val="004B21EA"/>
    <w:rsid w:val="004C02BF"/>
    <w:rsid w:val="004E7F5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5E1791"/>
    <w:rsid w:val="005F43F4"/>
    <w:rsid w:val="00601727"/>
    <w:rsid w:val="00605A10"/>
    <w:rsid w:val="006062A0"/>
    <w:rsid w:val="00610759"/>
    <w:rsid w:val="00620AB0"/>
    <w:rsid w:val="00635307"/>
    <w:rsid w:val="00636A52"/>
    <w:rsid w:val="00643F60"/>
    <w:rsid w:val="00685B67"/>
    <w:rsid w:val="006A6D23"/>
    <w:rsid w:val="006A7D92"/>
    <w:rsid w:val="006B610D"/>
    <w:rsid w:val="006B6382"/>
    <w:rsid w:val="006C0B9D"/>
    <w:rsid w:val="006C3ECB"/>
    <w:rsid w:val="006E04F3"/>
    <w:rsid w:val="006E2B00"/>
    <w:rsid w:val="006F1D3A"/>
    <w:rsid w:val="006F4600"/>
    <w:rsid w:val="007067A6"/>
    <w:rsid w:val="00713FA8"/>
    <w:rsid w:val="007171E6"/>
    <w:rsid w:val="00724E42"/>
    <w:rsid w:val="007511C6"/>
    <w:rsid w:val="00764A47"/>
    <w:rsid w:val="00774F12"/>
    <w:rsid w:val="00780B10"/>
    <w:rsid w:val="007900DD"/>
    <w:rsid w:val="007B5069"/>
    <w:rsid w:val="007C1E73"/>
    <w:rsid w:val="007D45C4"/>
    <w:rsid w:val="007E321C"/>
    <w:rsid w:val="007F2463"/>
    <w:rsid w:val="007F4B8E"/>
    <w:rsid w:val="00804E71"/>
    <w:rsid w:val="00806022"/>
    <w:rsid w:val="00820E6E"/>
    <w:rsid w:val="008247B4"/>
    <w:rsid w:val="00834853"/>
    <w:rsid w:val="008452D0"/>
    <w:rsid w:val="008500D7"/>
    <w:rsid w:val="008509A1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F266E"/>
    <w:rsid w:val="008F4053"/>
    <w:rsid w:val="008F6AC3"/>
    <w:rsid w:val="00900F65"/>
    <w:rsid w:val="00902465"/>
    <w:rsid w:val="00956C42"/>
    <w:rsid w:val="0096391B"/>
    <w:rsid w:val="00970EC2"/>
    <w:rsid w:val="00984B17"/>
    <w:rsid w:val="00985605"/>
    <w:rsid w:val="009A0B1B"/>
    <w:rsid w:val="009A4182"/>
    <w:rsid w:val="009A62A9"/>
    <w:rsid w:val="009A6AC5"/>
    <w:rsid w:val="009B4AF8"/>
    <w:rsid w:val="009D0FBD"/>
    <w:rsid w:val="009F6370"/>
    <w:rsid w:val="00A01020"/>
    <w:rsid w:val="00A050E3"/>
    <w:rsid w:val="00A13DD8"/>
    <w:rsid w:val="00A249AA"/>
    <w:rsid w:val="00A25638"/>
    <w:rsid w:val="00A34119"/>
    <w:rsid w:val="00A4307E"/>
    <w:rsid w:val="00A43A2C"/>
    <w:rsid w:val="00A651BF"/>
    <w:rsid w:val="00A80DC9"/>
    <w:rsid w:val="00A864D0"/>
    <w:rsid w:val="00A879D7"/>
    <w:rsid w:val="00A9124F"/>
    <w:rsid w:val="00A94163"/>
    <w:rsid w:val="00AA125F"/>
    <w:rsid w:val="00AB6ABD"/>
    <w:rsid w:val="00AE3BF6"/>
    <w:rsid w:val="00B04A3D"/>
    <w:rsid w:val="00B17DD2"/>
    <w:rsid w:val="00B246E6"/>
    <w:rsid w:val="00B30CCA"/>
    <w:rsid w:val="00B35D4D"/>
    <w:rsid w:val="00B36E13"/>
    <w:rsid w:val="00B37BEB"/>
    <w:rsid w:val="00B45695"/>
    <w:rsid w:val="00B47107"/>
    <w:rsid w:val="00B57307"/>
    <w:rsid w:val="00B72FA3"/>
    <w:rsid w:val="00B85C78"/>
    <w:rsid w:val="00B9126E"/>
    <w:rsid w:val="00B9763C"/>
    <w:rsid w:val="00BB6B1A"/>
    <w:rsid w:val="00BC4B17"/>
    <w:rsid w:val="00BE3CCA"/>
    <w:rsid w:val="00BF1976"/>
    <w:rsid w:val="00C02D67"/>
    <w:rsid w:val="00C13BE5"/>
    <w:rsid w:val="00C23FCA"/>
    <w:rsid w:val="00C31B74"/>
    <w:rsid w:val="00C411F6"/>
    <w:rsid w:val="00C67068"/>
    <w:rsid w:val="00C75D46"/>
    <w:rsid w:val="00C769E5"/>
    <w:rsid w:val="00C933EC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CF7647"/>
    <w:rsid w:val="00D01BB0"/>
    <w:rsid w:val="00D152DE"/>
    <w:rsid w:val="00D1706C"/>
    <w:rsid w:val="00D26A0B"/>
    <w:rsid w:val="00D313B8"/>
    <w:rsid w:val="00D32D17"/>
    <w:rsid w:val="00D374CF"/>
    <w:rsid w:val="00D514BF"/>
    <w:rsid w:val="00D6468C"/>
    <w:rsid w:val="00D80F3F"/>
    <w:rsid w:val="00D86B60"/>
    <w:rsid w:val="00D90411"/>
    <w:rsid w:val="00DB7EB2"/>
    <w:rsid w:val="00DC1968"/>
    <w:rsid w:val="00DC2CFD"/>
    <w:rsid w:val="00DD042E"/>
    <w:rsid w:val="00DE265B"/>
    <w:rsid w:val="00DE38D9"/>
    <w:rsid w:val="00DF470D"/>
    <w:rsid w:val="00DF73E5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75862"/>
    <w:rsid w:val="00E90509"/>
    <w:rsid w:val="00EA0BC7"/>
    <w:rsid w:val="00EA45AB"/>
    <w:rsid w:val="00EA4CC5"/>
    <w:rsid w:val="00EC0F6F"/>
    <w:rsid w:val="00EE5B34"/>
    <w:rsid w:val="00EF2182"/>
    <w:rsid w:val="00EF63CC"/>
    <w:rsid w:val="00F03305"/>
    <w:rsid w:val="00F15E72"/>
    <w:rsid w:val="00F2280D"/>
    <w:rsid w:val="00F25898"/>
    <w:rsid w:val="00F41306"/>
    <w:rsid w:val="00F472D2"/>
    <w:rsid w:val="00F53D08"/>
    <w:rsid w:val="00F657CC"/>
    <w:rsid w:val="00F66A05"/>
    <w:rsid w:val="00F67767"/>
    <w:rsid w:val="00F82E4B"/>
    <w:rsid w:val="00F85869"/>
    <w:rsid w:val="00F91B1A"/>
    <w:rsid w:val="00FB756E"/>
    <w:rsid w:val="00FC4F42"/>
    <w:rsid w:val="00FC76AF"/>
    <w:rsid w:val="00FD0BF8"/>
    <w:rsid w:val="00FD1CE8"/>
    <w:rsid w:val="00FE02DB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A5A20"/>
  <w15:chartTrackingRefBased/>
  <w15:docId w15:val="{A3B1CDEA-F1D8-427E-A6A2-3F62F7E1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5CD1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link w:val="Char1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annotation reference"/>
    <w:basedOn w:val="a0"/>
    <w:uiPriority w:val="99"/>
    <w:semiHidden/>
    <w:unhideWhenUsed/>
    <w:rsid w:val="00DC1968"/>
    <w:rPr>
      <w:sz w:val="16"/>
      <w:szCs w:val="16"/>
    </w:rPr>
  </w:style>
  <w:style w:type="paragraph" w:styleId="a8">
    <w:name w:val="annotation text"/>
    <w:basedOn w:val="a"/>
    <w:link w:val="Char2"/>
    <w:uiPriority w:val="99"/>
    <w:semiHidden/>
    <w:unhideWhenUsed/>
    <w:rsid w:val="00DC1968"/>
    <w:pPr>
      <w:spacing w:line="240" w:lineRule="auto"/>
    </w:pPr>
    <w:rPr>
      <w:sz w:val="20"/>
      <w:szCs w:val="20"/>
    </w:rPr>
  </w:style>
  <w:style w:type="character" w:customStyle="1" w:styleId="Char2">
    <w:name w:val="نص تعليق Char"/>
    <w:basedOn w:val="a0"/>
    <w:link w:val="a8"/>
    <w:uiPriority w:val="99"/>
    <w:semiHidden/>
    <w:rsid w:val="00DC1968"/>
    <w:rPr>
      <w:rFonts w:ascii="Times New Roman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DC1968"/>
    <w:rPr>
      <w:b/>
      <w:bCs/>
    </w:rPr>
  </w:style>
  <w:style w:type="character" w:customStyle="1" w:styleId="Char3">
    <w:name w:val="موضوع تعليق Char"/>
    <w:basedOn w:val="Char2"/>
    <w:link w:val="a9"/>
    <w:uiPriority w:val="99"/>
    <w:semiHidden/>
    <w:rsid w:val="00DC1968"/>
    <w:rPr>
      <w:rFonts w:ascii="Times New Roman" w:hAnsi="Times New Roman" w:cs="Times New Roman"/>
      <w:b/>
      <w:bCs/>
      <w:sz w:val="20"/>
      <w:szCs w:val="20"/>
    </w:rPr>
  </w:style>
  <w:style w:type="character" w:customStyle="1" w:styleId="Char1">
    <w:name w:val="سرد الفقرات Char"/>
    <w:link w:val="a5"/>
    <w:uiPriority w:val="34"/>
    <w:locked/>
    <w:rsid w:val="00D90411"/>
  </w:style>
  <w:style w:type="paragraph" w:customStyle="1" w:styleId="aa">
    <w:name w:val="فقرة"/>
    <w:basedOn w:val="ab"/>
    <w:link w:val="Char4"/>
    <w:qFormat/>
    <w:rsid w:val="00D90411"/>
    <w:pPr>
      <w:spacing w:line="360" w:lineRule="auto"/>
      <w:jc w:val="both"/>
    </w:pPr>
    <w:rPr>
      <w:rFonts w:ascii="Adobe Arabic" w:hAnsi="Adobe Arabic" w:cs="Adobe Arabic"/>
      <w:b/>
      <w:sz w:val="36"/>
      <w:szCs w:val="36"/>
    </w:rPr>
  </w:style>
  <w:style w:type="character" w:customStyle="1" w:styleId="Char4">
    <w:name w:val="فقرة Char"/>
    <w:basedOn w:val="a0"/>
    <w:link w:val="aa"/>
    <w:rsid w:val="00D90411"/>
    <w:rPr>
      <w:rFonts w:ascii="Adobe Arabic" w:hAnsi="Adobe Arabic" w:cs="Adobe Arabic"/>
      <w:b/>
      <w:sz w:val="36"/>
      <w:szCs w:val="36"/>
    </w:rPr>
  </w:style>
  <w:style w:type="paragraph" w:styleId="ab">
    <w:name w:val="No Spacing"/>
    <w:uiPriority w:val="1"/>
    <w:qFormat/>
    <w:rsid w:val="00D90411"/>
    <w:pPr>
      <w:bidi/>
      <w:spacing w:after="0" w:line="24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styleId="ac">
    <w:name w:val="Unresolved Mention"/>
    <w:basedOn w:val="a0"/>
    <w:uiPriority w:val="99"/>
    <w:semiHidden/>
    <w:unhideWhenUsed/>
    <w:rsid w:val="000F51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png"/><Relationship Id="rId21" Type="http://schemas.openxmlformats.org/officeDocument/2006/relationships/hyperlink" Target="http://www.dawliatraining.com/" TargetMode="External"/><Relationship Id="rId42" Type="http://schemas.openxmlformats.org/officeDocument/2006/relationships/image" Target="media/image13.png"/><Relationship Id="rId47" Type="http://schemas.microsoft.com/office/2007/relationships/hdphoto" Target="media/hdphoto6.wdp"/><Relationship Id="rId63" Type="http://schemas.openxmlformats.org/officeDocument/2006/relationships/image" Target="media/image26.png"/><Relationship Id="rId68" Type="http://schemas.openxmlformats.org/officeDocument/2006/relationships/hyperlink" Target="http://www.dawliatraining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/" TargetMode="External"/><Relationship Id="rId29" Type="http://schemas.openxmlformats.org/officeDocument/2006/relationships/image" Target="media/image8.png"/><Relationship Id="rId11" Type="http://schemas.openxmlformats.org/officeDocument/2006/relationships/footer" Target="footer2.xml"/><Relationship Id="rId24" Type="http://schemas.openxmlformats.org/officeDocument/2006/relationships/hyperlink" Target="http://www.dawliatraining.com/" TargetMode="External"/><Relationship Id="rId32" Type="http://schemas.openxmlformats.org/officeDocument/2006/relationships/header" Target="header5.xml"/><Relationship Id="rId37" Type="http://schemas.microsoft.com/office/2007/relationships/hdphoto" Target="media/hdphoto1.wdp"/><Relationship Id="rId40" Type="http://schemas.openxmlformats.org/officeDocument/2006/relationships/image" Target="media/image12.png"/><Relationship Id="rId45" Type="http://schemas.microsoft.com/office/2007/relationships/hdphoto" Target="media/hdphoto5.wdp"/><Relationship Id="rId53" Type="http://schemas.openxmlformats.org/officeDocument/2006/relationships/image" Target="media/image21.png"/><Relationship Id="rId58" Type="http://schemas.openxmlformats.org/officeDocument/2006/relationships/hyperlink" Target="http://www.dawliatraining.com/" TargetMode="External"/><Relationship Id="rId66" Type="http://schemas.openxmlformats.org/officeDocument/2006/relationships/hyperlink" Target="http://www.dawliatraining.com/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://www.dawliatraining.com/" TargetMode="External"/><Relationship Id="rId19" Type="http://schemas.openxmlformats.org/officeDocument/2006/relationships/image" Target="media/image5.png"/><Relationship Id="rId14" Type="http://schemas.openxmlformats.org/officeDocument/2006/relationships/image" Target="media/image3.jpeg"/><Relationship Id="rId22" Type="http://schemas.openxmlformats.org/officeDocument/2006/relationships/hyperlink" Target="http://www.dawliatraining.com/" TargetMode="External"/><Relationship Id="rId27" Type="http://schemas.openxmlformats.org/officeDocument/2006/relationships/hyperlink" Target="http://www.dawliatraining.com/" TargetMode="External"/><Relationship Id="rId30" Type="http://schemas.openxmlformats.org/officeDocument/2006/relationships/hyperlink" Target="http://www.dawliatraining.com/" TargetMode="External"/><Relationship Id="rId35" Type="http://schemas.openxmlformats.org/officeDocument/2006/relationships/hyperlink" Target="http://www.dawliatraining.com/" TargetMode="External"/><Relationship Id="rId43" Type="http://schemas.microsoft.com/office/2007/relationships/hdphoto" Target="media/hdphoto4.wdp"/><Relationship Id="rId48" Type="http://schemas.openxmlformats.org/officeDocument/2006/relationships/image" Target="media/image16.png"/><Relationship Id="rId56" Type="http://schemas.openxmlformats.org/officeDocument/2006/relationships/image" Target="media/image23.png"/><Relationship Id="rId64" Type="http://schemas.openxmlformats.org/officeDocument/2006/relationships/hyperlink" Target="http://www.dawliatraining.com/" TargetMode="External"/><Relationship Id="rId69" Type="http://schemas.openxmlformats.org/officeDocument/2006/relationships/hyperlink" Target="http://www.dawliatraining.com/" TargetMode="External"/><Relationship Id="rId8" Type="http://schemas.openxmlformats.org/officeDocument/2006/relationships/header" Target="header1.xml"/><Relationship Id="rId51" Type="http://schemas.openxmlformats.org/officeDocument/2006/relationships/image" Target="media/image19.png"/><Relationship Id="rId72" Type="http://schemas.openxmlformats.org/officeDocument/2006/relationships/footer" Target="footer5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5" Type="http://schemas.openxmlformats.org/officeDocument/2006/relationships/header" Target="header4.xml"/><Relationship Id="rId33" Type="http://schemas.openxmlformats.org/officeDocument/2006/relationships/footer" Target="footer4.xml"/><Relationship Id="rId38" Type="http://schemas.openxmlformats.org/officeDocument/2006/relationships/image" Target="media/image11.png"/><Relationship Id="rId46" Type="http://schemas.openxmlformats.org/officeDocument/2006/relationships/image" Target="media/image15.png"/><Relationship Id="rId59" Type="http://schemas.openxmlformats.org/officeDocument/2006/relationships/image" Target="media/image24.png"/><Relationship Id="rId67" Type="http://schemas.openxmlformats.org/officeDocument/2006/relationships/hyperlink" Target="http://www.dawliatraining.com/" TargetMode="External"/><Relationship Id="rId20" Type="http://schemas.openxmlformats.org/officeDocument/2006/relationships/hyperlink" Target="http://www.dawliatraining.com/" TargetMode="External"/><Relationship Id="rId41" Type="http://schemas.microsoft.com/office/2007/relationships/hdphoto" Target="media/hdphoto3.wdp"/><Relationship Id="rId54" Type="http://schemas.openxmlformats.org/officeDocument/2006/relationships/image" Target="media/image22.png"/><Relationship Id="rId62" Type="http://schemas.openxmlformats.org/officeDocument/2006/relationships/image" Target="media/image25.png"/><Relationship Id="rId70" Type="http://schemas.openxmlformats.org/officeDocument/2006/relationships/hyperlink" Target="http://www.dawliatraining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dawliatraining.com/" TargetMode="External"/><Relationship Id="rId23" Type="http://schemas.openxmlformats.org/officeDocument/2006/relationships/image" Target="media/image6.png"/><Relationship Id="rId28" Type="http://schemas.openxmlformats.org/officeDocument/2006/relationships/hyperlink" Target="http://www.dawliatraining.com/" TargetMode="External"/><Relationship Id="rId36" Type="http://schemas.openxmlformats.org/officeDocument/2006/relationships/image" Target="media/image10.png"/><Relationship Id="rId49" Type="http://schemas.openxmlformats.org/officeDocument/2006/relationships/image" Target="media/image17.png"/><Relationship Id="rId57" Type="http://schemas.microsoft.com/office/2007/relationships/hdphoto" Target="media/hdphoto8.wdp"/><Relationship Id="rId10" Type="http://schemas.openxmlformats.org/officeDocument/2006/relationships/footer" Target="footer1.xml"/><Relationship Id="rId31" Type="http://schemas.openxmlformats.org/officeDocument/2006/relationships/image" Target="media/image9.png"/><Relationship Id="rId44" Type="http://schemas.openxmlformats.org/officeDocument/2006/relationships/image" Target="media/image14.png"/><Relationship Id="rId52" Type="http://schemas.openxmlformats.org/officeDocument/2006/relationships/image" Target="media/image20.png"/><Relationship Id="rId60" Type="http://schemas.microsoft.com/office/2007/relationships/hdphoto" Target="media/hdphoto9.wdp"/><Relationship Id="rId65" Type="http://schemas.openxmlformats.org/officeDocument/2006/relationships/image" Target="media/image27.png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yperlink" Target="http://www.dawliatraining.com/" TargetMode="External"/><Relationship Id="rId39" Type="http://schemas.microsoft.com/office/2007/relationships/hdphoto" Target="media/hdphoto2.wdp"/><Relationship Id="rId34" Type="http://schemas.openxmlformats.org/officeDocument/2006/relationships/hyperlink" Target="http://www.dawliatraining.com/" TargetMode="External"/><Relationship Id="rId50" Type="http://schemas.openxmlformats.org/officeDocument/2006/relationships/image" Target="media/image18.png"/><Relationship Id="rId55" Type="http://schemas.microsoft.com/office/2007/relationships/hdphoto" Target="media/hdphoto7.wdp"/><Relationship Id="rId7" Type="http://schemas.openxmlformats.org/officeDocument/2006/relationships/endnotes" Target="endnotes.xml"/><Relationship Id="rId71" Type="http://schemas.openxmlformats.org/officeDocument/2006/relationships/header" Target="header6.xml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605;&#1604;&#1601;%20&#1578;&#1593;&#1585;&#1610;&#1601;&#161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ملف تعريفي</Template>
  <TotalTime>10</TotalTime>
  <Pages>7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6</cp:revision>
  <cp:lastPrinted>2022-03-26T18:07:00Z</cp:lastPrinted>
  <dcterms:created xsi:type="dcterms:W3CDTF">2026-02-28T04:38:00Z</dcterms:created>
  <dcterms:modified xsi:type="dcterms:W3CDTF">2026-07-26T10:55:00Z</dcterms:modified>
</cp:coreProperties>
</file>